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0F4B43EB"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1B7AD5" w:rsidRPr="001B7AD5">
        <w:rPr>
          <w:rFonts w:ascii="Arial" w:hAnsi="Arial" w:cs="Arial"/>
          <w:b/>
          <w:noProof/>
          <w:sz w:val="24"/>
          <w:lang w:val="en-US"/>
        </w:rPr>
        <w:t>R4-2218150</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2F173773"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631513">
        <w:rPr>
          <w:rFonts w:ascii="Arial" w:hAnsi="Arial" w:cs="Arial"/>
          <w:b/>
          <w:sz w:val="22"/>
          <w:szCs w:val="22"/>
          <w:lang w:val="en-US"/>
        </w:rPr>
        <w:t>10.</w:t>
      </w:r>
      <w:r w:rsidR="00F52284">
        <w:rPr>
          <w:rFonts w:ascii="Arial" w:hAnsi="Arial" w:cs="Arial"/>
          <w:b/>
          <w:sz w:val="22"/>
          <w:szCs w:val="22"/>
          <w:lang w:val="en-US"/>
        </w:rPr>
        <w:t>3.1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2E3DD0"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52284" w:rsidRPr="00F52284">
        <w:rPr>
          <w:rFonts w:ascii="Arial" w:hAnsi="Arial" w:cs="Arial"/>
          <w:b/>
          <w:sz w:val="22"/>
          <w:szCs w:val="22"/>
          <w:lang w:val="en-CN"/>
        </w:rPr>
        <w:t>On measurement without gaps for UEs reporting NeedForGapsInfoNR</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39C5098D" w:rsidR="00816A9A" w:rsidRDefault="00AF610C" w:rsidP="00CA0B7B">
      <w:r>
        <w:rPr>
          <w:lang w:eastAsia="zh-CN"/>
        </w:rPr>
        <w:t>NeedForGap</w:t>
      </w:r>
      <w:r w:rsidR="001E0A5D">
        <w:rPr>
          <w:lang w:val="en-US" w:eastAsia="zh-CN"/>
        </w:rPr>
        <w:t xml:space="preserve"> requirements </w:t>
      </w:r>
      <w:r w:rsidR="00D972D0">
        <w:t>was widely discussed during the previous RAN4 meetings. The last agreements can be found in [1</w:t>
      </w:r>
      <w:r w:rsidR="001E0A5D">
        <w:t xml:space="preserve">]. There are still quite many open items. In this contribution, we continue discussion on RRM requirement </w:t>
      </w:r>
      <w:r w:rsidR="0054092A">
        <w:t>for NeedForGaps</w:t>
      </w:r>
      <w:r w:rsidR="001E0A5D">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DF6960B" w14:textId="471173AE" w:rsidR="00C95CDD" w:rsidRDefault="00E16FA2" w:rsidP="005B26E9">
      <w:pPr>
        <w:rPr>
          <w:lang w:eastAsia="x-none"/>
        </w:rPr>
      </w:pPr>
      <w:r>
        <w:rPr>
          <w:lang w:eastAsia="x-none"/>
        </w:rPr>
        <w:t xml:space="preserve">The first issue we would like to discuss is about </w:t>
      </w:r>
      <w:r w:rsidR="005B26E9" w:rsidRPr="005B26E9">
        <w:rPr>
          <w:lang w:eastAsia="x-none"/>
        </w:rPr>
        <w:t>whether interruption is expected when UE reports ’no-gap’ in ‘NeedForGapsInfoNR'</w:t>
      </w:r>
      <w:r w:rsidR="005B26E9">
        <w:rPr>
          <w:lang w:eastAsia="x-none"/>
        </w:rPr>
        <w:t>:</w:t>
      </w:r>
    </w:p>
    <w:tbl>
      <w:tblPr>
        <w:tblStyle w:val="TableGrid"/>
        <w:tblW w:w="0" w:type="auto"/>
        <w:tblLook w:val="04A0" w:firstRow="1" w:lastRow="0" w:firstColumn="1" w:lastColumn="0" w:noHBand="0" w:noVBand="1"/>
      </w:tblPr>
      <w:tblGrid>
        <w:gridCol w:w="9629"/>
      </w:tblGrid>
      <w:tr w:rsidR="005B26E9" w14:paraId="0B922A66" w14:textId="77777777" w:rsidTr="005B26E9">
        <w:tc>
          <w:tcPr>
            <w:tcW w:w="9629" w:type="dxa"/>
          </w:tcPr>
          <w:p w14:paraId="0171370B" w14:textId="77777777" w:rsidR="005B26E9" w:rsidRPr="005B26E9" w:rsidRDefault="005B26E9" w:rsidP="005B26E9">
            <w:pPr>
              <w:rPr>
                <w:b/>
                <w:bCs/>
                <w:lang w:eastAsia="zh-CN"/>
              </w:rPr>
            </w:pPr>
            <w:r w:rsidRPr="005B26E9">
              <w:rPr>
                <w:b/>
                <w:bCs/>
                <w:lang w:eastAsia="zh-CN"/>
              </w:rPr>
              <w:t xml:space="preserve">Issue 1-1-1: Whether interruption is expected when UE reports ’no-gap’ in ‘NeedForGapsInfoNR' </w:t>
            </w:r>
          </w:p>
          <w:p w14:paraId="6F594602" w14:textId="77777777" w:rsidR="005B26E9" w:rsidRPr="005B26E9" w:rsidRDefault="005B26E9" w:rsidP="005B26E9">
            <w:pPr>
              <w:rPr>
                <w:b/>
                <w:lang w:eastAsia="zh-CN"/>
              </w:rPr>
            </w:pPr>
            <w:r w:rsidRPr="005B26E9">
              <w:rPr>
                <w:b/>
                <w:lang w:eastAsia="zh-CN"/>
              </w:rPr>
              <w:t xml:space="preserve">&lt; Way forward &gt;: </w:t>
            </w:r>
          </w:p>
          <w:p w14:paraId="4EDFB097" w14:textId="77777777" w:rsidR="005B26E9" w:rsidRPr="005B26E9" w:rsidRDefault="005B26E9" w:rsidP="005B26E9">
            <w:pPr>
              <w:numPr>
                <w:ilvl w:val="0"/>
                <w:numId w:val="26"/>
              </w:numPr>
              <w:rPr>
                <w:lang w:eastAsia="zh-CN"/>
              </w:rPr>
            </w:pPr>
            <w:r w:rsidRPr="005B26E9">
              <w:rPr>
                <w:lang w:eastAsia="zh-CN"/>
              </w:rPr>
              <w:t xml:space="preserve">Option 1: </w:t>
            </w:r>
          </w:p>
          <w:p w14:paraId="76866B97" w14:textId="77777777" w:rsidR="005B26E9" w:rsidRPr="005B26E9" w:rsidRDefault="005B26E9" w:rsidP="005B26E9">
            <w:pPr>
              <w:numPr>
                <w:ilvl w:val="1"/>
                <w:numId w:val="26"/>
              </w:numPr>
              <w:rPr>
                <w:lang w:eastAsia="zh-CN"/>
              </w:rPr>
            </w:pPr>
            <w:r w:rsidRPr="005B26E9">
              <w:rPr>
                <w:lang w:eastAsia="zh-CN"/>
              </w:rPr>
              <w:t xml:space="preserve">Yes </w:t>
            </w:r>
          </w:p>
          <w:p w14:paraId="1DDA7EC9" w14:textId="77777777" w:rsidR="005B26E9" w:rsidRPr="005B26E9" w:rsidRDefault="005B26E9" w:rsidP="005B26E9">
            <w:pPr>
              <w:numPr>
                <w:ilvl w:val="0"/>
                <w:numId w:val="26"/>
              </w:numPr>
              <w:rPr>
                <w:lang w:eastAsia="zh-CN"/>
              </w:rPr>
            </w:pPr>
            <w:r w:rsidRPr="005B26E9">
              <w:rPr>
                <w:lang w:eastAsia="zh-CN"/>
              </w:rPr>
              <w:t>Option 2</w:t>
            </w:r>
          </w:p>
          <w:p w14:paraId="623EB378" w14:textId="77777777" w:rsidR="005B26E9" w:rsidRPr="005B26E9" w:rsidRDefault="005B26E9" w:rsidP="005B26E9">
            <w:pPr>
              <w:numPr>
                <w:ilvl w:val="1"/>
                <w:numId w:val="26"/>
              </w:numPr>
              <w:rPr>
                <w:lang w:eastAsia="zh-CN"/>
              </w:rPr>
            </w:pPr>
            <w:r w:rsidRPr="005B26E9">
              <w:rPr>
                <w:lang w:eastAsia="zh-CN"/>
              </w:rPr>
              <w:t>No</w:t>
            </w:r>
          </w:p>
          <w:p w14:paraId="1A77E341" w14:textId="77777777" w:rsidR="005B26E9" w:rsidRPr="005B26E9" w:rsidRDefault="005B26E9" w:rsidP="005B26E9">
            <w:pPr>
              <w:numPr>
                <w:ilvl w:val="0"/>
                <w:numId w:val="26"/>
              </w:numPr>
              <w:rPr>
                <w:lang w:eastAsia="zh-CN"/>
              </w:rPr>
            </w:pPr>
            <w:r w:rsidRPr="005B26E9">
              <w:rPr>
                <w:rFonts w:hint="eastAsia"/>
                <w:lang w:eastAsia="zh-CN"/>
              </w:rPr>
              <w:t>O</w:t>
            </w:r>
            <w:r w:rsidRPr="005B26E9">
              <w:rPr>
                <w:lang w:eastAsia="zh-CN"/>
              </w:rPr>
              <w:t xml:space="preserve">ption 3: </w:t>
            </w:r>
          </w:p>
          <w:p w14:paraId="5968264C" w14:textId="0D46E531" w:rsidR="005B26E9" w:rsidRPr="005B26E9" w:rsidRDefault="005B26E9" w:rsidP="005B26E9">
            <w:pPr>
              <w:numPr>
                <w:ilvl w:val="1"/>
                <w:numId w:val="26"/>
              </w:numPr>
              <w:rPr>
                <w:lang w:eastAsia="zh-CN"/>
              </w:rPr>
            </w:pPr>
            <w:r w:rsidRPr="005B26E9">
              <w:rPr>
                <w:rFonts w:hint="eastAsia"/>
                <w:lang w:eastAsia="zh-CN"/>
              </w:rPr>
              <w:t>I</w:t>
            </w:r>
            <w:r w:rsidRPr="005B26E9">
              <w:rPr>
                <w:lang w:eastAsia="zh-CN"/>
              </w:rPr>
              <w:t xml:space="preserve">ntroduce additional UE capability or the new indication of the existing UE capability (e.g. as part of </w:t>
            </w:r>
            <w:r w:rsidRPr="005B26E9">
              <w:rPr>
                <w:i/>
                <w:iCs/>
                <w:lang w:eastAsia="zh-CN"/>
              </w:rPr>
              <w:t>needForGap</w:t>
            </w:r>
            <w:r w:rsidRPr="005B26E9">
              <w:rPr>
                <w:lang w:eastAsia="zh-CN"/>
              </w:rPr>
              <w:t xml:space="preserve">) to differentiate </w:t>
            </w:r>
            <w:r w:rsidRPr="005B26E9">
              <w:rPr>
                <w:rFonts w:hint="eastAsia"/>
                <w:lang w:val="en-US" w:eastAsia="zh-CN"/>
              </w:rPr>
              <w:t>whether interruption is expected</w:t>
            </w:r>
          </w:p>
        </w:tc>
      </w:tr>
    </w:tbl>
    <w:p w14:paraId="5552A984" w14:textId="77777777" w:rsidR="00700CD9" w:rsidRDefault="00700CD9" w:rsidP="00700CD9">
      <w:pPr>
        <w:rPr>
          <w:lang w:eastAsia="x-none"/>
        </w:rPr>
      </w:pPr>
      <w:r>
        <w:rPr>
          <w:lang w:eastAsia="x-none"/>
        </w:rPr>
        <w:t xml:space="preserve">From UE architecture perspective, support of NeedForGap is extremely similar with support of NCSG. UE capability reporting is also similar, i.e. whether gap is needed is reported by UE per band in a given band combination. From network scheduling point of view, they are also quite the same. Depending on UE capability feedback, NW may or may not need to configure measurement gap for UE to perform measurement on target band. </w:t>
      </w:r>
    </w:p>
    <w:p w14:paraId="5F3E16AD" w14:textId="71B8EA7C" w:rsidR="00700CD9" w:rsidRDefault="00700CD9" w:rsidP="00700CD9">
      <w:pPr>
        <w:rPr>
          <w:lang w:val="en-US" w:eastAsia="x-none"/>
        </w:rPr>
      </w:pPr>
      <w:r>
        <w:rPr>
          <w:lang w:eastAsia="x-none"/>
        </w:rPr>
        <w:t xml:space="preserve">Therefore, the impact on network side (interruption) shall also be the same as that of NCSG. In NCSG design, UE is allowed to report three different capabilities: </w:t>
      </w:r>
      <w:r w:rsidRPr="0099740F">
        <w:rPr>
          <w:i/>
          <w:iCs/>
          <w:lang w:eastAsia="x-none"/>
        </w:rPr>
        <w:t>gap, ncsg, nogap-noncsg</w:t>
      </w:r>
      <w:r>
        <w:rPr>
          <w:lang w:eastAsia="x-none"/>
        </w:rPr>
        <w:t>, where</w:t>
      </w:r>
      <w:r w:rsidR="001F373C">
        <w:rPr>
          <w:lang w:eastAsia="x-none"/>
        </w:rPr>
        <w:t>in</w:t>
      </w:r>
      <w:r>
        <w:rPr>
          <w:lang w:eastAsia="x-none"/>
        </w:rPr>
        <w:t xml:space="preserve"> </w:t>
      </w:r>
      <w:r>
        <w:rPr>
          <w:lang w:val="en-US" w:eastAsia="x-none"/>
        </w:rPr>
        <w:t>v</w:t>
      </w:r>
      <w:r w:rsidRPr="0099740F">
        <w:rPr>
          <w:lang w:val="en-CN" w:eastAsia="x-none"/>
        </w:rPr>
        <w:t xml:space="preserve">alue </w:t>
      </w:r>
      <w:r w:rsidRPr="0099740F">
        <w:rPr>
          <w:i/>
          <w:iCs/>
          <w:lang w:val="en-CN" w:eastAsia="x-none"/>
        </w:rPr>
        <w:t xml:space="preserve">gap </w:t>
      </w:r>
      <w:r w:rsidRPr="0099740F">
        <w:rPr>
          <w:lang w:val="en-CN" w:eastAsia="x-none"/>
        </w:rPr>
        <w:t xml:space="preserve">indicates that a measurement gap is needed, value </w:t>
      </w:r>
      <w:r w:rsidRPr="0099740F">
        <w:rPr>
          <w:i/>
          <w:iCs/>
          <w:lang w:val="en-CN" w:eastAsia="x-none"/>
        </w:rPr>
        <w:t xml:space="preserve">ncsg </w:t>
      </w:r>
      <w:r w:rsidRPr="0099740F">
        <w:rPr>
          <w:lang w:val="en-CN" w:eastAsia="x-none"/>
        </w:rPr>
        <w:t xml:space="preserve">indicates that NCSG is needed, value </w:t>
      </w:r>
      <w:r w:rsidRPr="0099740F">
        <w:rPr>
          <w:i/>
          <w:iCs/>
          <w:lang w:val="en-CN" w:eastAsia="x-none"/>
        </w:rPr>
        <w:t xml:space="preserve">nogap-noncsg </w:t>
      </w:r>
      <w:r w:rsidRPr="0099740F">
        <w:rPr>
          <w:lang w:val="en-CN" w:eastAsia="x-none"/>
        </w:rPr>
        <w:t xml:space="preserve">indicates neither a measurement gap nor a NCSG is needed. </w:t>
      </w:r>
      <w:r>
        <w:rPr>
          <w:lang w:val="en-US" w:eastAsia="x-none"/>
        </w:rPr>
        <w:t>Difference between ncsg and nogap-noncsg is that UE would cause interruption for the case of ncsg while no interruption for the case of nogap-noncsg. Depending on UE architecture, UE may report ncsg for some bands while nogap-noncsg for some other bands. For instance, if the two RF chains are very well isolated, interruption is not needed. Otherwise, interruption is needed.</w:t>
      </w:r>
    </w:p>
    <w:p w14:paraId="6BF8D000" w14:textId="77777777" w:rsidR="00700CD9" w:rsidRDefault="00700CD9" w:rsidP="00700CD9">
      <w:pPr>
        <w:rPr>
          <w:lang w:val="en-US" w:eastAsia="x-none"/>
        </w:rPr>
      </w:pPr>
      <w:r>
        <w:rPr>
          <w:lang w:val="en-US" w:eastAsia="x-none"/>
        </w:rPr>
        <w:t>However, in NeedForGap reporting, UE can only choose gap or no-gap. It is unclear whether interruption is needed when UE reporting no-gap. Given that the applicability of interruption has been extensively studied in R17 NCSG discussion, the outcome be borrowed here when discussing requirement for NeedForGap.</w:t>
      </w:r>
    </w:p>
    <w:p w14:paraId="43507215" w14:textId="42725FD8" w:rsidR="00700CD9" w:rsidRDefault="00700CD9" w:rsidP="00700CD9">
      <w:pPr>
        <w:pStyle w:val="Caption"/>
      </w:pPr>
      <w:bookmarkStart w:id="3" w:name="_Ref110615600"/>
      <w:r>
        <w:t xml:space="preserve">Observation </w:t>
      </w:r>
      <w:r>
        <w:fldChar w:fldCharType="begin"/>
      </w:r>
      <w:r>
        <w:instrText xml:space="preserve"> SEQ Observation \* ARABIC </w:instrText>
      </w:r>
      <w:r>
        <w:fldChar w:fldCharType="separate"/>
      </w:r>
      <w:r w:rsidR="00EA012D">
        <w:rPr>
          <w:noProof/>
        </w:rPr>
        <w:t>1</w:t>
      </w:r>
      <w:r>
        <w:fldChar w:fldCharType="end"/>
      </w:r>
      <w:r>
        <w:t>: in existing NeedForGap procedure, when UE indicates “no-gap” on target band, UE may or may not cause interruption when measuring target band.</w:t>
      </w:r>
      <w:bookmarkEnd w:id="3"/>
      <w:r>
        <w:t xml:space="preserve"> </w:t>
      </w:r>
    </w:p>
    <w:p w14:paraId="1EAF0587" w14:textId="74D2F41C" w:rsidR="00A23B49" w:rsidRDefault="00A23B49" w:rsidP="00A23B49">
      <w:r>
        <w:rPr>
          <w:lang w:eastAsia="x-none"/>
        </w:rPr>
        <w:t>It is important to align the necessity of interruption between UE and network. For the three options on the table:</w:t>
      </w:r>
      <w:r>
        <w:t xml:space="preserve"> </w:t>
      </w:r>
    </w:p>
    <w:p w14:paraId="7747A134" w14:textId="77777777" w:rsidR="006C7F52" w:rsidRDefault="006C7F52" w:rsidP="00A23B49">
      <w:r>
        <w:lastRenderedPageBreak/>
        <w:t>Benefit of option 1 is that more UE can indicate support of this feature. Drawback is on certain band(s) interruption is not necessary, but NW has to assume interruption is needed and thereby results in some throughput degradation.</w:t>
      </w:r>
    </w:p>
    <w:p w14:paraId="3B73D327" w14:textId="074D0F05" w:rsidR="00A23B49" w:rsidRDefault="00A23B49" w:rsidP="00A23B49">
      <w:r>
        <w:t xml:space="preserve">Option 2 </w:t>
      </w:r>
      <w:r w:rsidR="006C7F52">
        <w:t>would make UE supporting NCSG with interruption on certain bands can only indicate ‘gap’, since</w:t>
      </w:r>
      <w:r>
        <w:t xml:space="preserve"> UE can only indicate support of this feature on band(s) interruption is not necessary.</w:t>
      </w:r>
      <w:r w:rsidR="006C7F52">
        <w:t xml:space="preserve"> This will jeopardize the benefit of this feature.</w:t>
      </w:r>
    </w:p>
    <w:p w14:paraId="6578411A" w14:textId="77777777" w:rsidR="00A23B49" w:rsidRDefault="00A23B49" w:rsidP="00A23B49">
      <w:r>
        <w:t xml:space="preserve">Option 3 is the most flexible solution, even though UE capability reporting needs to be updated. </w:t>
      </w:r>
    </w:p>
    <w:p w14:paraId="51667CA7" w14:textId="77777777" w:rsidR="00A23B49" w:rsidRDefault="00A23B49" w:rsidP="00A23B49">
      <w:r>
        <w:t>Option 1 and 3 are preferred from our side.</w:t>
      </w:r>
    </w:p>
    <w:p w14:paraId="63C8F652" w14:textId="2509E1F2" w:rsidR="00A23B49" w:rsidRDefault="00A23B49" w:rsidP="00A23B49">
      <w:pPr>
        <w:pStyle w:val="Caption"/>
      </w:pPr>
      <w:bookmarkStart w:id="4" w:name="_Ref110615567"/>
      <w:r>
        <w:t xml:space="preserve">Proposal </w:t>
      </w:r>
      <w:r>
        <w:fldChar w:fldCharType="begin"/>
      </w:r>
      <w:r>
        <w:instrText xml:space="preserve"> SEQ Proposal \* ARABIC </w:instrText>
      </w:r>
      <w:r>
        <w:fldChar w:fldCharType="separate"/>
      </w:r>
      <w:r w:rsidR="003327EC">
        <w:rPr>
          <w:noProof/>
        </w:rPr>
        <w:t>1</w:t>
      </w:r>
      <w:r>
        <w:fldChar w:fldCharType="end"/>
      </w:r>
      <w:r>
        <w:t>: consider the following two options on interruption design for NeedForGap</w:t>
      </w:r>
      <w:bookmarkEnd w:id="4"/>
    </w:p>
    <w:p w14:paraId="2F9E97F5" w14:textId="77777777" w:rsidR="00A23B49" w:rsidRDefault="00A23B49" w:rsidP="00A23B49">
      <w:pPr>
        <w:pStyle w:val="Caption"/>
        <w:numPr>
          <w:ilvl w:val="0"/>
          <w:numId w:val="38"/>
        </w:numPr>
      </w:pPr>
      <w:r>
        <w:t>Option 1: interruption is always allowed for “no-gap”</w:t>
      </w:r>
    </w:p>
    <w:p w14:paraId="7238689E" w14:textId="5296CCC5" w:rsidR="00A23B49" w:rsidRDefault="00A23B49" w:rsidP="00A23B49">
      <w:pPr>
        <w:pStyle w:val="Caption"/>
        <w:numPr>
          <w:ilvl w:val="0"/>
          <w:numId w:val="38"/>
        </w:numPr>
      </w:pPr>
      <w:r w:rsidRPr="003E3DF0">
        <w:t xml:space="preserve">Option 2: </w:t>
      </w:r>
      <w:r w:rsidR="00F0649C" w:rsidRPr="005B26E9">
        <w:rPr>
          <w:rFonts w:hint="eastAsia"/>
        </w:rPr>
        <w:t>I</w:t>
      </w:r>
      <w:r w:rsidR="00F0649C" w:rsidRPr="005B26E9">
        <w:t xml:space="preserve">ntroduce additional UE capability or the new indication of the existing UE capability (e.g. as part of </w:t>
      </w:r>
      <w:r w:rsidR="00F0649C" w:rsidRPr="005B26E9">
        <w:rPr>
          <w:i/>
          <w:iCs/>
        </w:rPr>
        <w:t>needForGap</w:t>
      </w:r>
      <w:r w:rsidR="00F0649C" w:rsidRPr="005B26E9">
        <w:t xml:space="preserve">) to differentiate </w:t>
      </w:r>
      <w:r w:rsidR="00F0649C" w:rsidRPr="005B26E9">
        <w:rPr>
          <w:rFonts w:hint="eastAsia"/>
          <w:lang w:val="en-US"/>
        </w:rPr>
        <w:t>whether interruption is expected</w:t>
      </w:r>
    </w:p>
    <w:p w14:paraId="742874AE" w14:textId="321D3A17" w:rsidR="00A23B49" w:rsidRDefault="00A23B49" w:rsidP="00A23B49">
      <w:pPr>
        <w:rPr>
          <w:lang w:eastAsia="x-none"/>
        </w:rPr>
      </w:pPr>
    </w:p>
    <w:p w14:paraId="57766E81" w14:textId="44B8F076" w:rsidR="008D0E38" w:rsidRDefault="008D0E38" w:rsidP="00A23B49">
      <w:pPr>
        <w:rPr>
          <w:lang w:eastAsia="x-none"/>
        </w:rPr>
      </w:pPr>
      <w:r>
        <w:rPr>
          <w:lang w:eastAsia="x-none"/>
        </w:rPr>
        <w:t>The second issue is the interruption length:</w:t>
      </w:r>
    </w:p>
    <w:tbl>
      <w:tblPr>
        <w:tblStyle w:val="TableGrid"/>
        <w:tblW w:w="0" w:type="auto"/>
        <w:tblLook w:val="04A0" w:firstRow="1" w:lastRow="0" w:firstColumn="1" w:lastColumn="0" w:noHBand="0" w:noVBand="1"/>
      </w:tblPr>
      <w:tblGrid>
        <w:gridCol w:w="9629"/>
      </w:tblGrid>
      <w:tr w:rsidR="008D0E38" w14:paraId="1B256423" w14:textId="77777777" w:rsidTr="008D0E38">
        <w:tc>
          <w:tcPr>
            <w:tcW w:w="9629" w:type="dxa"/>
          </w:tcPr>
          <w:p w14:paraId="047F4226" w14:textId="77777777" w:rsidR="008D0E38" w:rsidRPr="008D0E38" w:rsidRDefault="008D0E38" w:rsidP="008D0E38">
            <w:pPr>
              <w:rPr>
                <w:b/>
                <w:bCs/>
                <w:lang w:eastAsia="x-none"/>
              </w:rPr>
            </w:pPr>
            <w:r w:rsidRPr="008D0E38">
              <w:rPr>
                <w:b/>
                <w:bCs/>
                <w:lang w:eastAsia="x-none"/>
              </w:rPr>
              <w:t xml:space="preserve">Issue 1-1-2: Requirements on the interruption length , if allowed </w:t>
            </w:r>
          </w:p>
          <w:p w14:paraId="21195E75" w14:textId="77777777" w:rsidR="008D0E38" w:rsidRPr="008D0E38" w:rsidRDefault="008D0E38" w:rsidP="008D0E38">
            <w:pPr>
              <w:rPr>
                <w:lang w:eastAsia="x-none"/>
              </w:rPr>
            </w:pPr>
            <w:r w:rsidRPr="008D0E38">
              <w:rPr>
                <w:b/>
                <w:lang w:eastAsia="x-none"/>
              </w:rPr>
              <w:t>&lt; Way forward &gt;</w:t>
            </w:r>
            <w:r w:rsidRPr="008D0E38">
              <w:rPr>
                <w:lang w:eastAsia="x-none"/>
              </w:rPr>
              <w:t xml:space="preserve">: </w:t>
            </w:r>
          </w:p>
          <w:p w14:paraId="65498040" w14:textId="77777777" w:rsidR="008D0E38" w:rsidRPr="008D0E38" w:rsidRDefault="008D0E38" w:rsidP="008D0E38">
            <w:pPr>
              <w:numPr>
                <w:ilvl w:val="0"/>
                <w:numId w:val="26"/>
              </w:numPr>
              <w:rPr>
                <w:lang w:eastAsia="x-none"/>
              </w:rPr>
            </w:pPr>
            <w:r w:rsidRPr="008D0E38">
              <w:rPr>
                <w:lang w:eastAsia="x-none"/>
              </w:rPr>
              <w:t xml:space="preserve">Option 1:  </w:t>
            </w:r>
          </w:p>
          <w:p w14:paraId="4FC9F79B" w14:textId="77777777" w:rsidR="008D0E38" w:rsidRPr="008D0E38" w:rsidRDefault="008D0E38" w:rsidP="008D0E38">
            <w:pPr>
              <w:numPr>
                <w:ilvl w:val="1"/>
                <w:numId w:val="26"/>
              </w:numPr>
              <w:rPr>
                <w:lang w:eastAsia="x-none"/>
              </w:rPr>
            </w:pPr>
            <w:r w:rsidRPr="008D0E38">
              <w:rPr>
                <w:lang w:eastAsia="x-none"/>
              </w:rPr>
              <w:t>As a starting point, the interruption length can be same as these defined for NCSG,e.g.</w:t>
            </w:r>
          </w:p>
          <w:p w14:paraId="122CE5C7" w14:textId="77777777" w:rsidR="008D0E38" w:rsidRPr="008D0E38" w:rsidRDefault="008D0E38" w:rsidP="008D0E38">
            <w:pPr>
              <w:numPr>
                <w:ilvl w:val="2"/>
                <w:numId w:val="26"/>
              </w:numPr>
              <w:rPr>
                <w:lang w:eastAsia="x-none"/>
              </w:rPr>
            </w:pPr>
            <w:r w:rsidRPr="008D0E38">
              <w:rPr>
                <w:lang w:eastAsia="x-none"/>
              </w:rPr>
              <w:t xml:space="preserve">When UE reporting “no-gap[TBD]” in </w:t>
            </w:r>
            <w:r w:rsidRPr="008D0E38">
              <w:rPr>
                <w:b/>
                <w:bCs/>
                <w:i/>
                <w:iCs/>
                <w:lang w:eastAsia="x-none"/>
              </w:rPr>
              <w:t>NeedForGapInfoNR</w:t>
            </w:r>
            <w:r w:rsidRPr="008D0E38">
              <w:rPr>
                <w:lang w:eastAsia="x-none"/>
              </w:rPr>
              <w:t xml:space="preserve">  the interruption length can be VIL=1ms in FR1 and VIL=0.75ms in FR2.</w:t>
            </w:r>
          </w:p>
          <w:p w14:paraId="5F77CF6B" w14:textId="77777777" w:rsidR="008D0E38" w:rsidRPr="008D0E38" w:rsidRDefault="008D0E38" w:rsidP="008D0E38">
            <w:pPr>
              <w:numPr>
                <w:ilvl w:val="2"/>
                <w:numId w:val="26"/>
              </w:numPr>
              <w:rPr>
                <w:lang w:eastAsia="x-none"/>
              </w:rPr>
            </w:pPr>
            <w:r w:rsidRPr="008D0E38">
              <w:rPr>
                <w:lang w:eastAsia="x-none"/>
              </w:rPr>
              <w:t xml:space="preserve">When UE reporting “others[TBD]” in </w:t>
            </w:r>
            <w:r w:rsidRPr="008D0E38">
              <w:rPr>
                <w:b/>
                <w:bCs/>
                <w:i/>
                <w:iCs/>
                <w:lang w:eastAsia="x-none"/>
              </w:rPr>
              <w:t>NeedForGapInfoNR</w:t>
            </w:r>
            <w:r w:rsidRPr="008D0E38">
              <w:rPr>
                <w:lang w:eastAsia="x-none"/>
              </w:rPr>
              <w:t xml:space="preserve"> no interruption allowed </w:t>
            </w:r>
          </w:p>
          <w:p w14:paraId="125D2AB1" w14:textId="77777777" w:rsidR="008D0E38" w:rsidRPr="008D0E38" w:rsidRDefault="008D0E38" w:rsidP="008D0E38">
            <w:pPr>
              <w:numPr>
                <w:ilvl w:val="0"/>
                <w:numId w:val="26"/>
              </w:numPr>
              <w:rPr>
                <w:lang w:eastAsia="x-none"/>
              </w:rPr>
            </w:pPr>
            <w:r w:rsidRPr="008D0E38">
              <w:rPr>
                <w:lang w:eastAsia="x-none"/>
              </w:rPr>
              <w:t xml:space="preserve">Option 1a: </w:t>
            </w:r>
          </w:p>
          <w:p w14:paraId="1B3B9495" w14:textId="77777777" w:rsidR="008D0E38" w:rsidRPr="008D0E38" w:rsidRDefault="008D0E38" w:rsidP="008D0E38">
            <w:pPr>
              <w:numPr>
                <w:ilvl w:val="1"/>
                <w:numId w:val="26"/>
              </w:numPr>
              <w:rPr>
                <w:lang w:eastAsia="x-none"/>
              </w:rPr>
            </w:pPr>
            <w:r w:rsidRPr="008D0E38">
              <w:rPr>
                <w:lang w:eastAsia="x-none"/>
              </w:rPr>
              <w:t>As a starting point, the interruption length can be same as these defined for NCSG,e.g.</w:t>
            </w:r>
          </w:p>
          <w:p w14:paraId="57BFC828" w14:textId="77777777" w:rsidR="008D0E38" w:rsidRPr="008D0E38" w:rsidRDefault="008D0E38" w:rsidP="008D0E38">
            <w:pPr>
              <w:numPr>
                <w:ilvl w:val="2"/>
                <w:numId w:val="26"/>
              </w:numPr>
              <w:rPr>
                <w:lang w:eastAsia="x-none"/>
              </w:rPr>
            </w:pPr>
            <w:r w:rsidRPr="008D0E38">
              <w:rPr>
                <w:lang w:eastAsia="x-none"/>
              </w:rPr>
              <w:t>When UE reporting “no-gap[TBD]” in NeedForGapInfoNR  the interruption length can be specified based on the same RTT assumption(1ms in FR1 and 0.75ms in FR2)  as for NCSG interruption occasion.</w:t>
            </w:r>
          </w:p>
          <w:p w14:paraId="736E90ED" w14:textId="77777777" w:rsidR="008D0E38" w:rsidRPr="008D0E38" w:rsidRDefault="008D0E38" w:rsidP="008D0E38">
            <w:pPr>
              <w:numPr>
                <w:ilvl w:val="2"/>
                <w:numId w:val="26"/>
              </w:numPr>
              <w:rPr>
                <w:lang w:eastAsia="x-none"/>
              </w:rPr>
            </w:pPr>
            <w:r w:rsidRPr="008D0E38">
              <w:rPr>
                <w:lang w:eastAsia="x-none"/>
              </w:rPr>
              <w:t xml:space="preserve">When UE reporting “others[TBD]” in </w:t>
            </w:r>
            <w:r w:rsidRPr="008D0E38">
              <w:rPr>
                <w:b/>
                <w:bCs/>
                <w:i/>
                <w:iCs/>
                <w:lang w:eastAsia="x-none"/>
              </w:rPr>
              <w:t>NeedForGapInfoNR</w:t>
            </w:r>
            <w:r w:rsidRPr="008D0E38">
              <w:rPr>
                <w:lang w:eastAsia="x-none"/>
              </w:rPr>
              <w:t xml:space="preserve"> no interruption allowed </w:t>
            </w:r>
          </w:p>
          <w:p w14:paraId="73BAD19A" w14:textId="77777777" w:rsidR="008D0E38" w:rsidRPr="008D0E38" w:rsidRDefault="008D0E38" w:rsidP="008D0E38">
            <w:pPr>
              <w:numPr>
                <w:ilvl w:val="0"/>
                <w:numId w:val="26"/>
              </w:numPr>
              <w:rPr>
                <w:lang w:eastAsia="x-none"/>
              </w:rPr>
            </w:pPr>
            <w:r w:rsidRPr="008D0E38">
              <w:rPr>
                <w:lang w:eastAsia="x-none"/>
              </w:rPr>
              <w:t xml:space="preserve">Option 1b:  </w:t>
            </w:r>
          </w:p>
          <w:p w14:paraId="6107E460" w14:textId="77777777" w:rsidR="008D0E38" w:rsidRPr="008D0E38" w:rsidRDefault="008D0E38" w:rsidP="008D0E38">
            <w:pPr>
              <w:numPr>
                <w:ilvl w:val="1"/>
                <w:numId w:val="26"/>
              </w:numPr>
              <w:rPr>
                <w:lang w:eastAsia="x-none"/>
              </w:rPr>
            </w:pPr>
            <w:r w:rsidRPr="008D0E38">
              <w:rPr>
                <w:lang w:eastAsia="x-none"/>
              </w:rPr>
              <w:t>As a starting point, the interruption length can be same as these defined for NCSG,e.g.</w:t>
            </w:r>
          </w:p>
          <w:p w14:paraId="06D11237" w14:textId="77777777" w:rsidR="008D0E38" w:rsidRPr="008D0E38" w:rsidRDefault="008D0E38" w:rsidP="008D0E38">
            <w:pPr>
              <w:numPr>
                <w:ilvl w:val="2"/>
                <w:numId w:val="26"/>
              </w:numPr>
              <w:rPr>
                <w:lang w:eastAsia="x-none"/>
              </w:rPr>
            </w:pPr>
            <w:r w:rsidRPr="008D0E38">
              <w:rPr>
                <w:lang w:eastAsia="x-none"/>
              </w:rPr>
              <w:t>When UE signals that interruption is needed for gap-less measurements the interruption length can be VIL=1 ms in FR1 and VIL=0.75 ms in FR2.</w:t>
            </w:r>
          </w:p>
          <w:p w14:paraId="1DB48B91" w14:textId="77777777" w:rsidR="008D0E38" w:rsidRPr="008D0E38" w:rsidRDefault="008D0E38" w:rsidP="008D0E38">
            <w:pPr>
              <w:numPr>
                <w:ilvl w:val="0"/>
                <w:numId w:val="26"/>
              </w:numPr>
              <w:rPr>
                <w:lang w:eastAsia="x-none"/>
              </w:rPr>
            </w:pPr>
            <w:r w:rsidRPr="008D0E38">
              <w:rPr>
                <w:lang w:eastAsia="x-none"/>
              </w:rPr>
              <w:t xml:space="preserve">Option 2: </w:t>
            </w:r>
          </w:p>
          <w:p w14:paraId="325B0D5F" w14:textId="77777777" w:rsidR="008D0E38" w:rsidRPr="008D0E38" w:rsidRDefault="008D0E38" w:rsidP="008D0E38">
            <w:pPr>
              <w:numPr>
                <w:ilvl w:val="1"/>
                <w:numId w:val="26"/>
              </w:numPr>
              <w:rPr>
                <w:lang w:eastAsia="x-none"/>
              </w:rPr>
            </w:pPr>
            <w:r w:rsidRPr="008D0E38">
              <w:rPr>
                <w:lang w:eastAsia="x-none"/>
              </w:rPr>
              <w:t xml:space="preserve">Consider smaller interruption length than VIL1+VIL2 from NCSG for a UE that requires additional interruptions for measurements without gaps. </w:t>
            </w:r>
          </w:p>
          <w:p w14:paraId="6A1CCB3A" w14:textId="77777777" w:rsidR="008D0E38" w:rsidRPr="008D0E38" w:rsidRDefault="008D0E38" w:rsidP="008D0E38">
            <w:pPr>
              <w:numPr>
                <w:ilvl w:val="0"/>
                <w:numId w:val="26"/>
              </w:numPr>
              <w:rPr>
                <w:lang w:eastAsia="x-none"/>
              </w:rPr>
            </w:pPr>
            <w:r w:rsidRPr="008D0E38">
              <w:rPr>
                <w:lang w:eastAsia="x-none"/>
              </w:rPr>
              <w:t>Option 3:</w:t>
            </w:r>
          </w:p>
          <w:p w14:paraId="31CCDC1F" w14:textId="4D3C38F5" w:rsidR="008D0E38" w:rsidRPr="008D0E38" w:rsidRDefault="008D0E38" w:rsidP="00A23B49">
            <w:pPr>
              <w:numPr>
                <w:ilvl w:val="1"/>
                <w:numId w:val="26"/>
              </w:numPr>
              <w:rPr>
                <w:lang w:val="en-US" w:eastAsia="x-none"/>
              </w:rPr>
            </w:pPr>
            <w:r w:rsidRPr="008D0E38">
              <w:rPr>
                <w:lang w:eastAsia="x-none"/>
              </w:rPr>
              <w:t xml:space="preserve">As a starting point, when UE reporting “no-gap” in </w:t>
            </w:r>
            <w:r w:rsidRPr="008D0E38">
              <w:rPr>
                <w:b/>
                <w:bCs/>
                <w:i/>
                <w:iCs/>
                <w:lang w:eastAsia="x-none"/>
              </w:rPr>
              <w:t>NeedForGapInfoNR,</w:t>
            </w:r>
            <w:r w:rsidRPr="008D0E38">
              <w:rPr>
                <w:lang w:eastAsia="x-none"/>
              </w:rPr>
              <w:t xml:space="preserve"> the interruption length can be specified based on the same RTT assumption as for NCSG (0.5ms in FR1 and 0.25ms in FR2) interruption occasion.</w:t>
            </w:r>
          </w:p>
        </w:tc>
      </w:tr>
    </w:tbl>
    <w:p w14:paraId="14BF0268" w14:textId="0F3D1A7B" w:rsidR="0039504B" w:rsidRDefault="00A26017" w:rsidP="00A23B49">
      <w:pPr>
        <w:rPr>
          <w:lang w:eastAsia="x-none"/>
        </w:rPr>
      </w:pPr>
      <w:r>
        <w:rPr>
          <w:lang w:eastAsia="x-none"/>
        </w:rPr>
        <w:t>The cause of interruption in NeedForGap is extremely similar with that of NCSG. Typically, UE would use additional RF and BB resource to conduct measurement so that it can keep data Rx/Tx with serving cell(s) concurrently, which has been extensively discussed in R17 NCSG design. Therefore, it is straightforward to reuse the same interruption length as defined in NCSG.</w:t>
      </w:r>
    </w:p>
    <w:p w14:paraId="01C00199" w14:textId="76CAAF61" w:rsidR="00A26017" w:rsidRDefault="00A26017" w:rsidP="00A26017">
      <w:pPr>
        <w:pStyle w:val="Caption"/>
      </w:pPr>
      <w:bookmarkStart w:id="5" w:name="_Ref115256590"/>
      <w:r>
        <w:t xml:space="preserve">Proposal </w:t>
      </w:r>
      <w:r>
        <w:fldChar w:fldCharType="begin"/>
      </w:r>
      <w:r>
        <w:instrText xml:space="preserve"> SEQ Proposal \* ARABIC </w:instrText>
      </w:r>
      <w:r>
        <w:fldChar w:fldCharType="separate"/>
      </w:r>
      <w:r w:rsidR="003327EC">
        <w:rPr>
          <w:noProof/>
        </w:rPr>
        <w:t>2</w:t>
      </w:r>
      <w:r>
        <w:fldChar w:fldCharType="end"/>
      </w:r>
      <w:r>
        <w:t>: interruption length in NeedForGap (if allowed) is same as that defined in NCSG, i.e. 1ms in FR1 and 0.75ms in FR2.</w:t>
      </w:r>
      <w:bookmarkEnd w:id="5"/>
    </w:p>
    <w:p w14:paraId="22285E8D" w14:textId="362D8D6B" w:rsidR="00A26017" w:rsidRDefault="00A26017" w:rsidP="00A23B49">
      <w:pPr>
        <w:rPr>
          <w:lang w:eastAsia="x-none"/>
        </w:rPr>
      </w:pPr>
    </w:p>
    <w:p w14:paraId="18D5EBE9" w14:textId="1F0C62C1" w:rsidR="0039504B" w:rsidRDefault="0039504B" w:rsidP="0039504B">
      <w:pPr>
        <w:rPr>
          <w:lang w:eastAsia="x-none"/>
        </w:rPr>
      </w:pPr>
      <w:r>
        <w:rPr>
          <w:lang w:eastAsia="x-none"/>
        </w:rPr>
        <w:t>The next issue is on how to define interruption requirements:</w:t>
      </w:r>
    </w:p>
    <w:tbl>
      <w:tblPr>
        <w:tblStyle w:val="TableGrid"/>
        <w:tblW w:w="0" w:type="auto"/>
        <w:tblLook w:val="04A0" w:firstRow="1" w:lastRow="0" w:firstColumn="1" w:lastColumn="0" w:noHBand="0" w:noVBand="1"/>
      </w:tblPr>
      <w:tblGrid>
        <w:gridCol w:w="9629"/>
      </w:tblGrid>
      <w:tr w:rsidR="0039504B" w14:paraId="5FA6F78D" w14:textId="77777777" w:rsidTr="00D56D5F">
        <w:tc>
          <w:tcPr>
            <w:tcW w:w="9629" w:type="dxa"/>
          </w:tcPr>
          <w:p w14:paraId="61C7F626" w14:textId="77777777" w:rsidR="0039504B" w:rsidRDefault="0039504B" w:rsidP="00D56D5F">
            <w:pPr>
              <w:pStyle w:val="Heading3"/>
              <w:outlineLvl w:val="2"/>
              <w:rPr>
                <w:b/>
                <w:bCs/>
                <w:sz w:val="24"/>
                <w:szCs w:val="24"/>
              </w:rPr>
            </w:pPr>
            <w:r>
              <w:rPr>
                <w:b/>
                <w:bCs/>
                <w:sz w:val="24"/>
                <w:szCs w:val="24"/>
              </w:rPr>
              <w:t xml:space="preserve">Issue 1-1-3: Requirements on the interruption location , if allowed </w:t>
            </w:r>
          </w:p>
          <w:p w14:paraId="4F3B0BF6" w14:textId="77777777" w:rsidR="0039504B" w:rsidRDefault="0039504B" w:rsidP="00D56D5F">
            <w:pPr>
              <w:spacing w:afterLines="50" w:after="120"/>
              <w:ind w:leftChars="200" w:left="400"/>
              <w:rPr>
                <w:lang w:eastAsia="zh-CN"/>
              </w:rPr>
            </w:pPr>
            <w:r>
              <w:rPr>
                <w:b/>
                <w:lang w:eastAsia="zh-CN"/>
              </w:rPr>
              <w:t>&lt; Way forward &gt;</w:t>
            </w:r>
            <w:r>
              <w:rPr>
                <w:lang w:eastAsia="zh-CN"/>
              </w:rPr>
              <w:t xml:space="preserve">: </w:t>
            </w:r>
          </w:p>
          <w:p w14:paraId="2746B562" w14:textId="77777777" w:rsidR="0039504B" w:rsidRDefault="0039504B" w:rsidP="00D56D5F">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5EA94259" w14:textId="77777777" w:rsidR="0039504B" w:rsidRDefault="0039504B" w:rsidP="00D56D5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Interruption location needs to be specified.</w:t>
            </w:r>
          </w:p>
          <w:p w14:paraId="1E6330B1" w14:textId="77777777" w:rsidR="0039504B" w:rsidRDefault="0039504B" w:rsidP="00D56D5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FFS on the specific location of interruption allowed</w:t>
            </w:r>
          </w:p>
          <w:p w14:paraId="5E4FC067" w14:textId="77777777" w:rsidR="0039504B" w:rsidRDefault="0039504B" w:rsidP="00D56D5F">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2:  </w:t>
            </w:r>
          </w:p>
          <w:p w14:paraId="349521E9" w14:textId="77777777" w:rsidR="0039504B" w:rsidRDefault="0039504B" w:rsidP="00D56D5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No need to define the specific interruption location but the total interruption ratio</w:t>
            </w:r>
          </w:p>
          <w:p w14:paraId="5842B019" w14:textId="77777777" w:rsidR="0039504B" w:rsidRDefault="0039504B" w:rsidP="00D56D5F">
            <w:pPr>
              <w:spacing w:afterLines="50" w:after="120"/>
              <w:rPr>
                <w:lang w:eastAsia="zh-CN"/>
              </w:rPr>
            </w:pPr>
          </w:p>
          <w:p w14:paraId="116AA1BA" w14:textId="77777777" w:rsidR="0039504B" w:rsidRDefault="0039504B" w:rsidP="00D56D5F">
            <w:pPr>
              <w:pStyle w:val="Heading3"/>
              <w:outlineLvl w:val="2"/>
              <w:rPr>
                <w:b/>
                <w:bCs/>
                <w:sz w:val="24"/>
                <w:szCs w:val="24"/>
              </w:rPr>
            </w:pPr>
            <w:r>
              <w:rPr>
                <w:b/>
                <w:bCs/>
                <w:sz w:val="24"/>
                <w:szCs w:val="24"/>
              </w:rPr>
              <w:t xml:space="preserve">Issue 1-1-4: Requirements on the interruption ratio, if allowed </w:t>
            </w:r>
          </w:p>
          <w:p w14:paraId="42CB0C99" w14:textId="77777777" w:rsidR="0039504B" w:rsidRDefault="0039504B" w:rsidP="00D56D5F">
            <w:pPr>
              <w:spacing w:afterLines="50" w:after="120"/>
              <w:ind w:leftChars="200" w:left="400"/>
              <w:rPr>
                <w:lang w:eastAsia="zh-CN"/>
              </w:rPr>
            </w:pPr>
            <w:r>
              <w:rPr>
                <w:b/>
                <w:lang w:eastAsia="zh-CN"/>
              </w:rPr>
              <w:t>&lt; Way forward &gt;</w:t>
            </w:r>
            <w:r>
              <w:rPr>
                <w:lang w:eastAsia="zh-CN"/>
              </w:rPr>
              <w:t xml:space="preserve">: </w:t>
            </w:r>
          </w:p>
          <w:p w14:paraId="02AF33FC" w14:textId="77777777" w:rsidR="0039504B" w:rsidRPr="0097636E" w:rsidRDefault="0039504B" w:rsidP="00D56D5F">
            <w:pPr>
              <w:pStyle w:val="ListParagraph"/>
              <w:widowControl/>
              <w:numPr>
                <w:ilvl w:val="0"/>
                <w:numId w:val="26"/>
              </w:numPr>
              <w:autoSpaceDE/>
              <w:autoSpaceDN/>
              <w:adjustRightInd/>
              <w:spacing w:after="120" w:line="240" w:lineRule="auto"/>
              <w:ind w:left="760" w:firstLineChars="0"/>
              <w:rPr>
                <w:szCs w:val="24"/>
                <w:lang w:eastAsia="zh-CN"/>
              </w:rPr>
            </w:pPr>
            <w:r w:rsidRPr="0097636E">
              <w:rPr>
                <w:rFonts w:eastAsia="PMingLiU"/>
                <w:szCs w:val="24"/>
                <w:lang w:eastAsia="zh-TW"/>
              </w:rPr>
              <w:t xml:space="preserve"> </w:t>
            </w:r>
            <w:r>
              <w:t>FFS on how to control the total interruption ratio for NeedForGaps capability</w:t>
            </w:r>
            <w:r w:rsidRPr="0097636E">
              <w:rPr>
                <w:szCs w:val="24"/>
                <w:lang w:eastAsia="zh-CN"/>
              </w:rPr>
              <w:t xml:space="preserve"> </w:t>
            </w:r>
          </w:p>
          <w:p w14:paraId="1669FB54" w14:textId="77777777" w:rsidR="0039504B" w:rsidRDefault="0039504B" w:rsidP="00D56D5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Option 1:  </w:t>
            </w:r>
          </w:p>
          <w:p w14:paraId="7ADB8282" w14:textId="77777777" w:rsidR="0039504B" w:rsidRDefault="0039504B" w:rsidP="00D56D5F">
            <w:pPr>
              <w:pStyle w:val="ListParagraph"/>
              <w:widowControl/>
              <w:numPr>
                <w:ilvl w:val="2"/>
                <w:numId w:val="26"/>
              </w:numPr>
              <w:autoSpaceDE/>
              <w:autoSpaceDN/>
              <w:adjustRightInd/>
              <w:spacing w:after="120" w:line="240" w:lineRule="auto"/>
              <w:ind w:left="2200" w:firstLineChars="0"/>
              <w:rPr>
                <w:szCs w:val="24"/>
                <w:lang w:eastAsia="zh-CN"/>
              </w:rPr>
            </w:pPr>
            <w:r>
              <w:t>RAN4 needs to define the total interruption ratio</w:t>
            </w:r>
            <w:r>
              <w:rPr>
                <w:szCs w:val="24"/>
                <w:lang w:eastAsia="zh-CN"/>
              </w:rPr>
              <w:t xml:space="preserve"> </w:t>
            </w:r>
          </w:p>
          <w:p w14:paraId="522AA086" w14:textId="77777777" w:rsidR="0039504B" w:rsidRDefault="0039504B" w:rsidP="00D56D5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Option 1a:  </w:t>
            </w:r>
          </w:p>
          <w:p w14:paraId="485D12B7" w14:textId="77777777" w:rsidR="0039504B" w:rsidRDefault="0039504B" w:rsidP="00D56D5F">
            <w:pPr>
              <w:pStyle w:val="ListParagraph"/>
              <w:widowControl/>
              <w:numPr>
                <w:ilvl w:val="2"/>
                <w:numId w:val="26"/>
              </w:numPr>
              <w:autoSpaceDE/>
              <w:autoSpaceDN/>
              <w:adjustRightInd/>
              <w:spacing w:after="120" w:line="240" w:lineRule="auto"/>
              <w:ind w:left="2200" w:firstLineChars="0"/>
              <w:rPr>
                <w:szCs w:val="24"/>
                <w:lang w:eastAsia="zh-CN"/>
              </w:rPr>
            </w:pPr>
            <w:r>
              <w:t>RAN4 needs to define the total interruption ratio if no specific interruption location was required.</w:t>
            </w:r>
            <w:r>
              <w:rPr>
                <w:szCs w:val="24"/>
                <w:lang w:eastAsia="zh-CN"/>
              </w:rPr>
              <w:t xml:space="preserve"> </w:t>
            </w:r>
          </w:p>
          <w:p w14:paraId="35A3CEBF" w14:textId="77777777" w:rsidR="0039504B" w:rsidRDefault="0039504B" w:rsidP="00D56D5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Option 2:  </w:t>
            </w:r>
          </w:p>
          <w:p w14:paraId="683F4E2D" w14:textId="77777777" w:rsidR="0039504B" w:rsidRPr="0039504B" w:rsidRDefault="0039504B" w:rsidP="00D56D5F">
            <w:pPr>
              <w:pStyle w:val="ListParagraph"/>
              <w:widowControl/>
              <w:numPr>
                <w:ilvl w:val="2"/>
                <w:numId w:val="26"/>
              </w:numPr>
              <w:autoSpaceDE/>
              <w:autoSpaceDN/>
              <w:adjustRightInd/>
              <w:spacing w:after="120" w:line="240" w:lineRule="auto"/>
              <w:ind w:left="2200" w:firstLineChars="0"/>
              <w:rPr>
                <w:szCs w:val="24"/>
                <w:lang w:eastAsia="zh-CN"/>
              </w:rPr>
            </w:pPr>
            <w:r>
              <w:t>RAN4 needs NOT to define total interruption ratio when the requirements on interruption length and location are specified.</w:t>
            </w:r>
            <w:r w:rsidRPr="00E342D0">
              <w:rPr>
                <w:szCs w:val="24"/>
                <w:lang w:eastAsia="zh-CN"/>
              </w:rPr>
              <w:t xml:space="preserve"> </w:t>
            </w:r>
          </w:p>
        </w:tc>
      </w:tr>
    </w:tbl>
    <w:p w14:paraId="0C970636" w14:textId="31C37039" w:rsidR="0039504B" w:rsidRDefault="00CB5897" w:rsidP="00A23B49">
      <w:pPr>
        <w:rPr>
          <w:lang w:eastAsia="x-none"/>
        </w:rPr>
      </w:pPr>
      <w:r>
        <w:rPr>
          <w:lang w:eastAsia="x-none"/>
        </w:rPr>
        <w:t>Technically, the interruption shall be no difference from that of NCSG. However, since there is no such concept as ‘pattern’ in NeedForGap.</w:t>
      </w:r>
      <w:r w:rsidR="008830F0">
        <w:rPr>
          <w:lang w:eastAsia="x-none"/>
        </w:rPr>
        <w:t xml:space="preserve"> There are two options as listed in issue 1-1-3</w:t>
      </w:r>
      <w:r w:rsidR="00F02819">
        <w:rPr>
          <w:lang w:eastAsia="x-none"/>
        </w:rPr>
        <w:t xml:space="preserve"> and 1-1-4</w:t>
      </w:r>
      <w:r w:rsidR="008830F0">
        <w:rPr>
          <w:lang w:eastAsia="x-none"/>
        </w:rPr>
        <w:t>. One is to specify interruption location. The other one is to define interruption ratio.</w:t>
      </w:r>
    </w:p>
    <w:p w14:paraId="1B456049" w14:textId="7FFB0593" w:rsidR="008830F0" w:rsidRDefault="008C3D15" w:rsidP="00A23B49">
      <w:pPr>
        <w:rPr>
          <w:lang w:val="en-US" w:eastAsia="zh-CN"/>
        </w:rPr>
      </w:pPr>
      <w:r>
        <w:rPr>
          <w:lang w:eastAsia="x-none"/>
        </w:rPr>
        <w:t>We prefer the first option, i.e. to specify interruption location</w:t>
      </w:r>
      <w:r w:rsidR="00DC5957">
        <w:rPr>
          <w:lang w:eastAsia="x-none"/>
        </w:rPr>
        <w:t xml:space="preserve">, for the sake of system throughput. </w:t>
      </w:r>
      <w:r w:rsidR="002A0C6A">
        <w:rPr>
          <w:lang w:eastAsia="x-none"/>
        </w:rPr>
        <w:t>If the interruption location is clearly defined, it will be more like scheduling restriction from NW perspective. NW can choose to schedule other UEs</w:t>
      </w:r>
      <w:r w:rsidR="00EA012D">
        <w:rPr>
          <w:rFonts w:hint="eastAsia"/>
          <w:lang w:val="en-US" w:eastAsia="zh-CN"/>
        </w:rPr>
        <w:t xml:space="preserve"> </w:t>
      </w:r>
      <w:r w:rsidR="00EA012D">
        <w:rPr>
          <w:lang w:val="en-US" w:eastAsia="zh-CN"/>
        </w:rPr>
        <w:t xml:space="preserve">thereby no waste of network resource. If RAN4 defines interruption ratio, NW may keep scheduling the UE thus once interruption happens, network resource would be wasted since NW doesn’t know when the interruption could happen. </w:t>
      </w:r>
    </w:p>
    <w:p w14:paraId="5C11E6B1" w14:textId="6F6FE297" w:rsidR="00EA012D" w:rsidRDefault="00EA012D" w:rsidP="00EA012D">
      <w:pPr>
        <w:pStyle w:val="Caption"/>
      </w:pPr>
      <w:bookmarkStart w:id="6" w:name="_Ref118315185"/>
      <w:r>
        <w:t xml:space="preserve">Observation </w:t>
      </w:r>
      <w:r>
        <w:fldChar w:fldCharType="begin"/>
      </w:r>
      <w:r>
        <w:instrText xml:space="preserve"> SEQ Observation \* ARABIC </w:instrText>
      </w:r>
      <w:r>
        <w:fldChar w:fldCharType="separate"/>
      </w:r>
      <w:r>
        <w:rPr>
          <w:noProof/>
        </w:rPr>
        <w:t>2</w:t>
      </w:r>
      <w:r>
        <w:fldChar w:fldCharType="end"/>
      </w:r>
      <w:r>
        <w:t>: interruption location based solution can avoid waste of network resource, compared with interruption ratio based solution.</w:t>
      </w:r>
      <w:bookmarkEnd w:id="6"/>
    </w:p>
    <w:p w14:paraId="3254A242" w14:textId="79B5AC7A" w:rsidR="00EA012D" w:rsidRDefault="00EA012D" w:rsidP="00EA012D">
      <w:pPr>
        <w:pStyle w:val="Caption"/>
      </w:pPr>
      <w:bookmarkStart w:id="7" w:name="_Ref118311756"/>
      <w:r>
        <w:t xml:space="preserve">Proposal </w:t>
      </w:r>
      <w:r>
        <w:fldChar w:fldCharType="begin"/>
      </w:r>
      <w:r>
        <w:instrText xml:space="preserve"> SEQ Proposal \* ARABIC </w:instrText>
      </w:r>
      <w:r>
        <w:fldChar w:fldCharType="separate"/>
      </w:r>
      <w:r w:rsidR="003327EC">
        <w:rPr>
          <w:noProof/>
        </w:rPr>
        <w:t>3</w:t>
      </w:r>
      <w:r>
        <w:fldChar w:fldCharType="end"/>
      </w:r>
      <w:r>
        <w:t xml:space="preserve">: RAN4 shall specify </w:t>
      </w:r>
      <w:r w:rsidR="006E0114">
        <w:t>interruption location for NeedForGap.</w:t>
      </w:r>
      <w:bookmarkEnd w:id="7"/>
    </w:p>
    <w:p w14:paraId="6B378FFE" w14:textId="4D9BF05E" w:rsidR="006E0114" w:rsidRDefault="006E0114" w:rsidP="006E0114">
      <w:pPr>
        <w:rPr>
          <w:lang w:val="en-US" w:eastAsia="x-none"/>
        </w:rPr>
      </w:pPr>
    </w:p>
    <w:p w14:paraId="726131F8" w14:textId="7A9BC9BA" w:rsidR="006E0114" w:rsidRDefault="00AB4318" w:rsidP="006E0114">
      <w:pPr>
        <w:rPr>
          <w:lang w:val="en-US" w:eastAsia="x-none"/>
        </w:rPr>
      </w:pPr>
      <w:r>
        <w:rPr>
          <w:lang w:val="en-US" w:eastAsia="x-none"/>
        </w:rPr>
        <w:t>The next issue is about requirements for measurement without gap when interruption allowed:</w:t>
      </w:r>
    </w:p>
    <w:tbl>
      <w:tblPr>
        <w:tblStyle w:val="TableGrid"/>
        <w:tblW w:w="0" w:type="auto"/>
        <w:tblLook w:val="04A0" w:firstRow="1" w:lastRow="0" w:firstColumn="1" w:lastColumn="0" w:noHBand="0" w:noVBand="1"/>
      </w:tblPr>
      <w:tblGrid>
        <w:gridCol w:w="9629"/>
      </w:tblGrid>
      <w:tr w:rsidR="00AB4318" w14:paraId="138663FB" w14:textId="77777777" w:rsidTr="00AB4318">
        <w:tc>
          <w:tcPr>
            <w:tcW w:w="9629" w:type="dxa"/>
          </w:tcPr>
          <w:p w14:paraId="25B64EEE" w14:textId="77777777" w:rsidR="00AB4318" w:rsidRDefault="00AB4318" w:rsidP="00AB4318">
            <w:pPr>
              <w:pStyle w:val="Heading3"/>
              <w:outlineLvl w:val="2"/>
              <w:rPr>
                <w:b/>
                <w:bCs/>
                <w:sz w:val="24"/>
                <w:szCs w:val="24"/>
              </w:rPr>
            </w:pPr>
            <w:r>
              <w:rPr>
                <w:b/>
                <w:bCs/>
                <w:sz w:val="24"/>
                <w:szCs w:val="24"/>
              </w:rPr>
              <w:t xml:space="preserve">Issue 1-2-2&amp;Issue1-2-4 Requirement for intra-freq/inter-freq measurement without gap when interruption allowed (case 2) </w:t>
            </w:r>
          </w:p>
          <w:p w14:paraId="5DFEC385" w14:textId="77777777" w:rsidR="00AB4318" w:rsidRDefault="00AB4318" w:rsidP="00AB4318">
            <w:pPr>
              <w:spacing w:afterLines="50" w:after="120"/>
              <w:ind w:leftChars="200" w:left="400"/>
              <w:rPr>
                <w:lang w:eastAsia="zh-CN"/>
              </w:rPr>
            </w:pPr>
            <w:r>
              <w:rPr>
                <w:b/>
                <w:lang w:eastAsia="zh-CN"/>
              </w:rPr>
              <w:t>&lt; Way forward &gt;</w:t>
            </w:r>
            <w:r>
              <w:rPr>
                <w:lang w:eastAsia="zh-CN"/>
              </w:rPr>
              <w:t xml:space="preserve">: </w:t>
            </w:r>
          </w:p>
          <w:p w14:paraId="119FB4F6" w14:textId="77777777" w:rsidR="00AB4318" w:rsidRDefault="00AB4318" w:rsidP="00AB4318">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36EE0D92" w14:textId="77777777" w:rsidR="00AB4318" w:rsidRDefault="00AB4318" w:rsidP="00AB4318">
            <w:pPr>
              <w:pStyle w:val="ListParagraph"/>
              <w:widowControl/>
              <w:numPr>
                <w:ilvl w:val="1"/>
                <w:numId w:val="26"/>
              </w:numPr>
              <w:autoSpaceDE/>
              <w:autoSpaceDN/>
              <w:adjustRightInd/>
              <w:spacing w:after="120" w:line="240" w:lineRule="auto"/>
              <w:ind w:left="1480" w:firstLineChars="0"/>
              <w:rPr>
                <w:szCs w:val="24"/>
                <w:lang w:eastAsia="zh-CN"/>
              </w:rPr>
            </w:pPr>
            <w:r>
              <w:rPr>
                <w:lang w:val="en-US" w:eastAsia="zh-CN"/>
              </w:rPr>
              <w:t>Take requirements NCSG requirements as a starting point</w:t>
            </w:r>
          </w:p>
          <w:p w14:paraId="658B6976" w14:textId="77777777" w:rsidR="00AB4318" w:rsidRDefault="00AB4318" w:rsidP="00AB4318">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other aspects can be FFS. e.g.</w:t>
            </w:r>
          </w:p>
          <w:p w14:paraId="3059C263" w14:textId="77777777" w:rsidR="00AB4318" w:rsidRDefault="00AB4318" w:rsidP="00AB4318">
            <w:pPr>
              <w:pStyle w:val="ListParagraph"/>
              <w:widowControl/>
              <w:numPr>
                <w:ilvl w:val="2"/>
                <w:numId w:val="26"/>
              </w:numPr>
              <w:autoSpaceDE/>
              <w:autoSpaceDN/>
              <w:adjustRightInd/>
              <w:spacing w:after="120" w:line="240" w:lineRule="auto"/>
              <w:ind w:left="2200" w:firstLineChars="0"/>
              <w:rPr>
                <w:szCs w:val="24"/>
                <w:lang w:eastAsia="zh-CN"/>
              </w:rPr>
            </w:pPr>
            <w:r>
              <w:rPr>
                <w:szCs w:val="24"/>
                <w:lang w:eastAsia="zh-CN"/>
              </w:rPr>
              <w:t>The time slot alignment among the measurement objects and interruption location</w:t>
            </w:r>
          </w:p>
          <w:p w14:paraId="7E8326BA" w14:textId="77777777" w:rsidR="00AB4318" w:rsidRDefault="00AB4318" w:rsidP="00AB4318">
            <w:pPr>
              <w:pStyle w:val="ListParagraph"/>
              <w:widowControl/>
              <w:numPr>
                <w:ilvl w:val="0"/>
                <w:numId w:val="26"/>
              </w:numPr>
              <w:autoSpaceDE/>
              <w:autoSpaceDN/>
              <w:adjustRightInd/>
              <w:spacing w:after="120" w:line="240" w:lineRule="auto"/>
              <w:ind w:left="760" w:firstLineChars="0"/>
              <w:rPr>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r>
          </w:p>
          <w:p w14:paraId="0871BAD0" w14:textId="77777777" w:rsidR="00AB4318" w:rsidRDefault="00AB4318" w:rsidP="00AB4318">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deactivated SCell measurement requirement can be the start point.</w:t>
            </w:r>
          </w:p>
          <w:p w14:paraId="0E18802D" w14:textId="77777777" w:rsidR="00AB4318" w:rsidRDefault="00AB4318" w:rsidP="00AB4318">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other aspects can be FFS, e.g.</w:t>
            </w:r>
          </w:p>
          <w:p w14:paraId="5CFA042E" w14:textId="77777777" w:rsidR="00AB4318" w:rsidRDefault="00AB4318" w:rsidP="00AB4318">
            <w:pPr>
              <w:pStyle w:val="ListParagraph"/>
              <w:widowControl/>
              <w:numPr>
                <w:ilvl w:val="2"/>
                <w:numId w:val="26"/>
              </w:numPr>
              <w:autoSpaceDE/>
              <w:autoSpaceDN/>
              <w:adjustRightInd/>
              <w:spacing w:after="120" w:line="240" w:lineRule="auto"/>
              <w:ind w:left="2200" w:firstLineChars="0"/>
              <w:rPr>
                <w:szCs w:val="24"/>
                <w:lang w:eastAsia="zh-CN"/>
              </w:rPr>
            </w:pPr>
            <w:r>
              <w:rPr>
                <w:szCs w:val="24"/>
                <w:lang w:eastAsia="zh-CN"/>
              </w:rPr>
              <w:t>The frequency layers in the band for which UE reports ‘no gap’ should be counted in CSSF outside gap</w:t>
            </w:r>
          </w:p>
          <w:p w14:paraId="7E7F3DA3" w14:textId="77777777" w:rsidR="00AB4318" w:rsidRDefault="00AB4318" w:rsidP="00AB4318">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3: </w:t>
            </w:r>
          </w:p>
          <w:p w14:paraId="46144ACD" w14:textId="7C73F53C" w:rsidR="00AB4318" w:rsidRPr="00AB4318" w:rsidRDefault="00AB4318" w:rsidP="006E0114">
            <w:pPr>
              <w:pStyle w:val="ListParagraph"/>
              <w:widowControl/>
              <w:numPr>
                <w:ilvl w:val="1"/>
                <w:numId w:val="26"/>
              </w:numPr>
              <w:autoSpaceDE/>
              <w:autoSpaceDN/>
              <w:adjustRightInd/>
              <w:spacing w:after="120" w:line="240" w:lineRule="auto"/>
              <w:ind w:left="1480" w:firstLineChars="0"/>
              <w:rPr>
                <w:szCs w:val="24"/>
                <w:lang w:eastAsia="zh-CN"/>
              </w:rPr>
            </w:pPr>
            <w:r>
              <w:rPr>
                <w:lang w:val="en-US" w:eastAsia="zh-CN"/>
              </w:rPr>
              <w:t>Take requirements in Section 9.2.5 of TS38.133 (intra-freq w/o gap) as a starting point</w:t>
            </w:r>
          </w:p>
        </w:tc>
      </w:tr>
    </w:tbl>
    <w:p w14:paraId="55C970EC" w14:textId="2CFEDF74" w:rsidR="00AB4318" w:rsidRDefault="001D15EE" w:rsidP="006E0114">
      <w:pPr>
        <w:rPr>
          <w:lang w:val="en-US" w:eastAsia="x-none"/>
        </w:rPr>
      </w:pPr>
      <w:r>
        <w:rPr>
          <w:lang w:val="en-US" w:eastAsia="x-none"/>
        </w:rPr>
        <w:t>This is somehow related to previous issue on whether to define interruption location or ratio. As elaborated above, interruption location based solution is preferred from system throughput point of view. Therefore, the design is similar with NCSG. To align with that, here we propose to take NCSG requirements as starting point when defining corresponding requirement for NeedForGap.</w:t>
      </w:r>
    </w:p>
    <w:p w14:paraId="48CF2F3F" w14:textId="3E0413D0" w:rsidR="001D15EE" w:rsidRPr="006E0114" w:rsidRDefault="001D15EE" w:rsidP="001D15EE">
      <w:pPr>
        <w:pStyle w:val="Caption"/>
        <w:rPr>
          <w:lang w:val="en-US"/>
        </w:rPr>
      </w:pPr>
      <w:bookmarkStart w:id="8" w:name="_Ref118311760"/>
      <w:r>
        <w:t xml:space="preserve">Proposal </w:t>
      </w:r>
      <w:r>
        <w:fldChar w:fldCharType="begin"/>
      </w:r>
      <w:r>
        <w:instrText xml:space="preserve"> SEQ Proposal \* ARABIC </w:instrText>
      </w:r>
      <w:r>
        <w:fldChar w:fldCharType="separate"/>
      </w:r>
      <w:r w:rsidR="003327EC">
        <w:rPr>
          <w:noProof/>
        </w:rPr>
        <w:t>4</w:t>
      </w:r>
      <w:r>
        <w:fldChar w:fldCharType="end"/>
      </w:r>
      <w:r>
        <w:t xml:space="preserve">: </w:t>
      </w:r>
      <w:r w:rsidRPr="001D15EE">
        <w:t>for intra-freq/inter-freq measurement without gap when interruption allowed</w:t>
      </w:r>
      <w:r>
        <w:t xml:space="preserve"> (case 2), </w:t>
      </w:r>
      <w:r>
        <w:rPr>
          <w:lang w:val="en-US"/>
        </w:rPr>
        <w:t>t</w:t>
      </w:r>
      <w:r w:rsidRPr="001D15EE">
        <w:rPr>
          <w:lang w:val="en-US"/>
        </w:rPr>
        <w:t>ake requirements NCSG requirements as a starting point</w:t>
      </w:r>
      <w:r>
        <w:rPr>
          <w:lang w:val="en-US"/>
        </w:rPr>
        <w:t>.</w:t>
      </w:r>
      <w:bookmarkEnd w:id="8"/>
    </w:p>
    <w:p w14:paraId="680CF261" w14:textId="139D849D" w:rsidR="005B26E9" w:rsidRDefault="005B26E9" w:rsidP="005B26E9">
      <w:pPr>
        <w:rPr>
          <w:lang w:eastAsia="zh-CN"/>
        </w:rPr>
      </w:pPr>
    </w:p>
    <w:p w14:paraId="1CF525BF" w14:textId="404FF619" w:rsidR="00991EAE" w:rsidRDefault="00991EAE" w:rsidP="005B26E9">
      <w:pPr>
        <w:rPr>
          <w:lang w:eastAsia="zh-CN"/>
        </w:rPr>
      </w:pPr>
      <w:r>
        <w:rPr>
          <w:lang w:eastAsia="zh-CN"/>
        </w:rPr>
        <w:t xml:space="preserve">The next issue is about UE behaviour when supporting both </w:t>
      </w:r>
      <w:r w:rsidRPr="00991EAE">
        <w:rPr>
          <w:lang w:eastAsia="zh-CN"/>
        </w:rPr>
        <w:t>NeedForGap and NCSG</w:t>
      </w:r>
      <w:r>
        <w:rPr>
          <w:lang w:eastAsia="zh-CN"/>
        </w:rPr>
        <w:t>:</w:t>
      </w:r>
    </w:p>
    <w:tbl>
      <w:tblPr>
        <w:tblStyle w:val="TableGrid"/>
        <w:tblW w:w="0" w:type="auto"/>
        <w:tblLook w:val="04A0" w:firstRow="1" w:lastRow="0" w:firstColumn="1" w:lastColumn="0" w:noHBand="0" w:noVBand="1"/>
      </w:tblPr>
      <w:tblGrid>
        <w:gridCol w:w="9629"/>
      </w:tblGrid>
      <w:tr w:rsidR="00991EAE" w14:paraId="08B7CFBA" w14:textId="77777777" w:rsidTr="00991EAE">
        <w:tc>
          <w:tcPr>
            <w:tcW w:w="9629" w:type="dxa"/>
          </w:tcPr>
          <w:p w14:paraId="0EA8B737" w14:textId="77777777" w:rsidR="00991EAE" w:rsidRDefault="00991EAE" w:rsidP="00991EAE">
            <w:pPr>
              <w:pStyle w:val="Heading3"/>
              <w:outlineLvl w:val="2"/>
              <w:rPr>
                <w:b/>
                <w:bCs/>
                <w:sz w:val="24"/>
                <w:szCs w:val="24"/>
              </w:rPr>
            </w:pPr>
            <w:r>
              <w:rPr>
                <w:b/>
                <w:bCs/>
                <w:sz w:val="24"/>
                <w:szCs w:val="24"/>
              </w:rPr>
              <w:t xml:space="preserve">Issue 1-3-1: UE behaviours when UE supports both NeedForGap and NCSG capabilities </w:t>
            </w:r>
          </w:p>
          <w:p w14:paraId="798965A2" w14:textId="77777777" w:rsidR="00991EAE" w:rsidRDefault="00991EAE" w:rsidP="00991EAE">
            <w:pPr>
              <w:spacing w:afterLines="50" w:after="120"/>
              <w:ind w:leftChars="200" w:left="400"/>
              <w:rPr>
                <w:lang w:eastAsia="zh-CN"/>
              </w:rPr>
            </w:pPr>
            <w:r>
              <w:rPr>
                <w:b/>
                <w:lang w:eastAsia="zh-CN"/>
              </w:rPr>
              <w:t>&lt; Way forward &gt;</w:t>
            </w:r>
            <w:r>
              <w:rPr>
                <w:lang w:eastAsia="zh-CN"/>
              </w:rPr>
              <w:t xml:space="preserve">: </w:t>
            </w:r>
          </w:p>
          <w:p w14:paraId="270D01F2" w14:textId="77777777" w:rsidR="00991EAE" w:rsidRDefault="00991EAE" w:rsidP="00991EAE">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FFS on:</w:t>
            </w:r>
          </w:p>
          <w:p w14:paraId="391071C3" w14:textId="77777777" w:rsidR="00991EAE" w:rsidRDefault="00991EAE" w:rsidP="00991EAE">
            <w:pPr>
              <w:pStyle w:val="ListParagraph"/>
              <w:widowControl/>
              <w:numPr>
                <w:ilvl w:val="2"/>
                <w:numId w:val="30"/>
              </w:numPr>
              <w:autoSpaceDE/>
              <w:autoSpaceDN/>
              <w:adjustRightInd/>
              <w:spacing w:after="120" w:line="240" w:lineRule="auto"/>
              <w:ind w:firstLineChars="0"/>
              <w:rPr>
                <w:lang w:val="en-US" w:eastAsia="zh-CN"/>
              </w:rPr>
            </w:pPr>
            <w:r>
              <w:rPr>
                <w:lang w:val="en-US" w:eastAsia="zh-CN"/>
              </w:rPr>
              <w:t xml:space="preserve">Proposal 1: </w:t>
            </w: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The gap status indication in NeedForGaps should have 1-to-1 mapping with the gap status in NCSG if UE supports both NeedForGaps and NCSG(or other[TBD] ) capabilities.</w:t>
            </w:r>
            <w:r>
              <w:rPr>
                <w:lang w:val="en-US" w:eastAsia="zh-CN"/>
              </w:rPr>
              <w:fldChar w:fldCharType="end"/>
            </w:r>
          </w:p>
          <w:p w14:paraId="46E91F4E" w14:textId="77777777" w:rsidR="00991EAE" w:rsidRDefault="00991EAE" w:rsidP="00991EAE">
            <w:pPr>
              <w:pStyle w:val="ListParagraph"/>
              <w:widowControl/>
              <w:numPr>
                <w:ilvl w:val="2"/>
                <w:numId w:val="30"/>
              </w:numPr>
              <w:autoSpaceDE/>
              <w:autoSpaceDN/>
              <w:adjustRightInd/>
              <w:spacing w:after="120" w:line="240" w:lineRule="auto"/>
              <w:ind w:firstLineChars="0"/>
              <w:rPr>
                <w:lang w:val="en-US" w:eastAsia="zh-CN"/>
              </w:rPr>
            </w:pPr>
            <w:r>
              <w:rPr>
                <w:lang w:val="en-US" w:eastAsia="zh-CN"/>
              </w:rPr>
              <w:t>Proposal 2: Legacy behavior of existing indication in needForGaps and needForGapsNCSG shall not be changed in Rel 18 NR_MG_enh2</w:t>
            </w:r>
          </w:p>
          <w:p w14:paraId="32EEA835" w14:textId="3FF7CCC8" w:rsidR="00991EAE" w:rsidRPr="00991EAE" w:rsidRDefault="00991EAE" w:rsidP="005B26E9">
            <w:pPr>
              <w:pStyle w:val="ListParagraph"/>
              <w:widowControl/>
              <w:numPr>
                <w:ilvl w:val="2"/>
                <w:numId w:val="30"/>
              </w:numPr>
              <w:autoSpaceDE/>
              <w:autoSpaceDN/>
              <w:adjustRightInd/>
              <w:spacing w:after="120" w:line="240" w:lineRule="auto"/>
              <w:ind w:firstLineChars="0"/>
              <w:rPr>
                <w:lang w:val="en-US" w:eastAsia="zh-CN"/>
              </w:rPr>
            </w:pPr>
            <w:r>
              <w:rPr>
                <w:lang w:val="en-US" w:eastAsia="zh-CN"/>
              </w:rPr>
              <w:t>Other proposals are not precluded.</w:t>
            </w:r>
          </w:p>
        </w:tc>
      </w:tr>
    </w:tbl>
    <w:p w14:paraId="482D6730" w14:textId="77777777" w:rsidR="003327EC" w:rsidRDefault="00991EAE" w:rsidP="005B26E9">
      <w:pPr>
        <w:rPr>
          <w:lang w:eastAsia="zh-CN"/>
        </w:rPr>
      </w:pPr>
      <w:r>
        <w:rPr>
          <w:lang w:eastAsia="zh-CN"/>
        </w:rPr>
        <w:t xml:space="preserve">Technically, </w:t>
      </w:r>
      <w:r w:rsidR="003327EC">
        <w:rPr>
          <w:lang w:eastAsia="zh-CN"/>
        </w:rPr>
        <w:t>if</w:t>
      </w:r>
      <w:r>
        <w:rPr>
          <w:lang w:eastAsia="zh-CN"/>
        </w:rPr>
        <w:t xml:space="preserve"> UE supports both </w:t>
      </w:r>
      <w:r w:rsidR="003327EC">
        <w:rPr>
          <w:lang w:eastAsia="zh-CN"/>
        </w:rPr>
        <w:t>NeedForGap and NCSG</w:t>
      </w:r>
      <w:r>
        <w:rPr>
          <w:lang w:eastAsia="zh-CN"/>
        </w:rPr>
        <w:t>, NW would expect ‘same’ capability feedback on whether gap and interruption is needed.</w:t>
      </w:r>
      <w:r w:rsidR="003327EC">
        <w:rPr>
          <w:lang w:eastAsia="zh-CN"/>
        </w:rPr>
        <w:t xml:space="preserve"> That’s the spirit of P1. </w:t>
      </w:r>
    </w:p>
    <w:p w14:paraId="046F2D38" w14:textId="3BC2BBDC" w:rsidR="00991EAE" w:rsidRDefault="003327EC" w:rsidP="005B26E9">
      <w:pPr>
        <w:rPr>
          <w:lang w:eastAsia="zh-CN"/>
        </w:rPr>
      </w:pPr>
      <w:r>
        <w:rPr>
          <w:lang w:eastAsia="zh-CN"/>
        </w:rPr>
        <w:t>Regarding P2, we agree that all discussion in this work item shall apply for R18. However, we are not sure about P2 because ‘legacy behavior of existing indication in NeedForGaps’ is unclear, i.e. whether interruption is needed. we believe that’s one of the most important things to be discussed in this work item. Thus, keeping that unchanged doesn’t make sense to us. we assume that’s not the intention of P2. Maybe clarification from proponent can be helpful to better understand the motivation.</w:t>
      </w:r>
    </w:p>
    <w:p w14:paraId="38ADC961" w14:textId="580242B7" w:rsidR="003327EC" w:rsidRDefault="003327EC" w:rsidP="003327EC">
      <w:pPr>
        <w:pStyle w:val="Caption"/>
      </w:pPr>
      <w:bookmarkStart w:id="9" w:name="_Ref118311764"/>
      <w:r>
        <w:t xml:space="preserve">Proposal </w:t>
      </w:r>
      <w:r>
        <w:fldChar w:fldCharType="begin"/>
      </w:r>
      <w:r>
        <w:instrText xml:space="preserve"> SEQ Proposal \* ARABIC </w:instrText>
      </w:r>
      <w:r>
        <w:fldChar w:fldCharType="separate"/>
      </w:r>
      <w:r>
        <w:rPr>
          <w:noProof/>
        </w:rPr>
        <w:t>5</w:t>
      </w:r>
      <w:r>
        <w:fldChar w:fldCharType="end"/>
      </w:r>
      <w:r>
        <w:t xml:space="preserve">: </w:t>
      </w:r>
      <w:r w:rsidRPr="003327EC">
        <w:rPr>
          <w:lang w:val="en-US"/>
        </w:rPr>
        <w:fldChar w:fldCharType="begin"/>
      </w:r>
      <w:r w:rsidRPr="003327EC">
        <w:rPr>
          <w:lang w:val="en-US"/>
        </w:rPr>
        <w:instrText xml:space="preserve"> REF _Ref110192536 \h  \* MERGEFORMAT </w:instrText>
      </w:r>
      <w:r w:rsidRPr="003327EC">
        <w:rPr>
          <w:lang w:val="en-US"/>
        </w:rPr>
      </w:r>
      <w:r w:rsidRPr="003327EC">
        <w:rPr>
          <w:lang w:val="en-US"/>
        </w:rPr>
        <w:fldChar w:fldCharType="separate"/>
      </w:r>
      <w:r w:rsidRPr="003327EC">
        <w:rPr>
          <w:lang w:val="en-US"/>
        </w:rPr>
        <w:t>The gap status indication in NeedForGaps should have 1-to-1 mapping with the gap status in NCSG if UE supports both NeedForGaps and NCSG(or other[TBD] ) capabilities.</w:t>
      </w:r>
      <w:r w:rsidRPr="003327EC">
        <w:fldChar w:fldCharType="end"/>
      </w:r>
      <w:bookmarkEnd w:id="9"/>
    </w:p>
    <w:p w14:paraId="460ED09C" w14:textId="77777777" w:rsidR="00C95CDD" w:rsidRPr="00DA467C" w:rsidRDefault="00C95CDD" w:rsidP="00DA467C">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98CB38" w14:textId="791025FF" w:rsidR="00BA387A" w:rsidRDefault="005D4A3C" w:rsidP="00BA387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074377">
        <w:rPr>
          <w:rFonts w:cs="v4.2.0"/>
          <w:lang w:val="en-US" w:eastAsia="zh-CN"/>
        </w:rPr>
        <w:t xml:space="preserve">on </w:t>
      </w:r>
      <w:r w:rsidR="006B6950">
        <w:rPr>
          <w:rFonts w:cs="v4.2.0"/>
          <w:lang w:val="en-US" w:eastAsia="zh-CN"/>
        </w:rPr>
        <w:t xml:space="preserve">NeedForGap </w:t>
      </w:r>
      <w:r w:rsidR="00CF3D58">
        <w:rPr>
          <w:rFonts w:cs="v4.2.0"/>
          <w:lang w:val="en-US" w:eastAsia="zh-CN"/>
        </w:rPr>
        <w:t>RRM requirements</w:t>
      </w:r>
      <w:r w:rsidR="00AF100C">
        <w:rPr>
          <w:rFonts w:cs="v4.2.0"/>
          <w:lang w:val="en-US" w:eastAsia="zh-CN"/>
        </w:rPr>
        <w:t>. After discussion the following conclusions are provided:</w:t>
      </w:r>
    </w:p>
    <w:p w14:paraId="7B8EAE94" w14:textId="5582D676" w:rsidR="000517A9" w:rsidRDefault="000517A9" w:rsidP="00BA387A">
      <w:pPr>
        <w:jc w:val="both"/>
        <w:rPr>
          <w:rFonts w:cs="v4.2.0"/>
          <w:lang w:val="en-US" w:eastAsia="zh-CN"/>
        </w:rPr>
      </w:pPr>
      <w:r>
        <w:rPr>
          <w:rFonts w:cs="v4.2.0"/>
          <w:lang w:val="en-US" w:eastAsia="zh-CN"/>
        </w:rPr>
        <w:fldChar w:fldCharType="begin"/>
      </w:r>
      <w:r>
        <w:rPr>
          <w:rFonts w:cs="v4.2.0"/>
          <w:lang w:val="en-US" w:eastAsia="zh-CN"/>
        </w:rPr>
        <w:instrText xml:space="preserve"> REF _Ref110615600 \h </w:instrText>
      </w:r>
      <w:r>
        <w:rPr>
          <w:rFonts w:cs="v4.2.0"/>
          <w:lang w:val="en-US" w:eastAsia="zh-CN"/>
        </w:rPr>
      </w:r>
      <w:r>
        <w:rPr>
          <w:rFonts w:cs="v4.2.0"/>
          <w:lang w:val="en-US" w:eastAsia="zh-CN"/>
        </w:rPr>
        <w:fldChar w:fldCharType="separate"/>
      </w:r>
      <w:r>
        <w:t xml:space="preserve">Observation </w:t>
      </w:r>
      <w:r>
        <w:rPr>
          <w:noProof/>
        </w:rPr>
        <w:t>1</w:t>
      </w:r>
      <w:r>
        <w:t>: in existing NeedForGap procedure, when UE indicates “no-gap” on target band, UE may or may not cause interruption when measuring target band.</w:t>
      </w:r>
      <w:r>
        <w:rPr>
          <w:rFonts w:cs="v4.2.0"/>
          <w:lang w:val="en-US" w:eastAsia="zh-CN"/>
        </w:rPr>
        <w:fldChar w:fldCharType="end"/>
      </w:r>
    </w:p>
    <w:p w14:paraId="678E20B8" w14:textId="3CAB233D" w:rsidR="005B26E9" w:rsidRPr="000517A9" w:rsidRDefault="00A73F8E" w:rsidP="00BA387A">
      <w:pPr>
        <w:jc w:val="both"/>
        <w:rPr>
          <w:rFonts w:cs="v4.2.0"/>
          <w:b/>
          <w:bCs/>
          <w:lang w:val="en-US" w:eastAsia="zh-CN"/>
        </w:rPr>
      </w:pPr>
      <w:r w:rsidRPr="000517A9">
        <w:rPr>
          <w:rFonts w:cs="v4.2.0"/>
          <w:b/>
          <w:bCs/>
          <w:lang w:val="en-US" w:eastAsia="zh-CN"/>
        </w:rPr>
        <w:fldChar w:fldCharType="begin"/>
      </w:r>
      <w:r w:rsidRPr="000517A9">
        <w:rPr>
          <w:rFonts w:cs="v4.2.0"/>
          <w:b/>
          <w:bCs/>
          <w:lang w:val="en-US" w:eastAsia="zh-CN"/>
        </w:rPr>
        <w:instrText xml:space="preserve"> REF _Ref110615567 \h </w:instrText>
      </w:r>
      <w:r w:rsidR="000517A9">
        <w:rPr>
          <w:rFonts w:cs="v4.2.0"/>
          <w:b/>
          <w:bCs/>
          <w:lang w:val="en-US" w:eastAsia="zh-CN"/>
        </w:rPr>
        <w:instrText xml:space="preserve"> \* MERGEFORMAT </w:instrText>
      </w:r>
      <w:r w:rsidRPr="000517A9">
        <w:rPr>
          <w:rFonts w:cs="v4.2.0"/>
          <w:b/>
          <w:bCs/>
          <w:lang w:val="en-US" w:eastAsia="zh-CN"/>
        </w:rPr>
      </w:r>
      <w:r w:rsidRPr="000517A9">
        <w:rPr>
          <w:rFonts w:cs="v4.2.0"/>
          <w:b/>
          <w:bCs/>
          <w:lang w:val="en-US" w:eastAsia="zh-CN"/>
        </w:rPr>
        <w:fldChar w:fldCharType="separate"/>
      </w:r>
      <w:r w:rsidRPr="000517A9">
        <w:rPr>
          <w:b/>
          <w:bCs/>
        </w:rPr>
        <w:t xml:space="preserve">Proposal </w:t>
      </w:r>
      <w:r w:rsidRPr="000517A9">
        <w:rPr>
          <w:b/>
          <w:bCs/>
          <w:noProof/>
        </w:rPr>
        <w:t>1</w:t>
      </w:r>
      <w:r w:rsidRPr="000517A9">
        <w:rPr>
          <w:b/>
          <w:bCs/>
        </w:rPr>
        <w:t>: consider the following two options on interruption design for NeedForGap</w:t>
      </w:r>
      <w:r w:rsidRPr="000517A9">
        <w:rPr>
          <w:rFonts w:cs="v4.2.0"/>
          <w:b/>
          <w:bCs/>
          <w:lang w:val="en-US" w:eastAsia="zh-CN"/>
        </w:rPr>
        <w:fldChar w:fldCharType="end"/>
      </w:r>
    </w:p>
    <w:p w14:paraId="7920FFCD" w14:textId="77777777" w:rsidR="000517A9" w:rsidRPr="000517A9" w:rsidRDefault="000517A9" w:rsidP="000517A9">
      <w:pPr>
        <w:pStyle w:val="Caption"/>
        <w:numPr>
          <w:ilvl w:val="0"/>
          <w:numId w:val="38"/>
        </w:numPr>
      </w:pPr>
      <w:r w:rsidRPr="000517A9">
        <w:t>Option 1: interruption is always allowed for “no-gap”</w:t>
      </w:r>
    </w:p>
    <w:p w14:paraId="3280253A" w14:textId="3CF5CC4B" w:rsidR="000517A9" w:rsidRPr="000517A9" w:rsidRDefault="000517A9" w:rsidP="000517A9">
      <w:pPr>
        <w:pStyle w:val="Caption"/>
        <w:numPr>
          <w:ilvl w:val="0"/>
          <w:numId w:val="38"/>
        </w:numPr>
      </w:pPr>
      <w:r w:rsidRPr="000517A9">
        <w:t xml:space="preserve">Option 2: </w:t>
      </w:r>
      <w:r w:rsidRPr="005B26E9">
        <w:rPr>
          <w:rFonts w:hint="eastAsia"/>
        </w:rPr>
        <w:t>I</w:t>
      </w:r>
      <w:r w:rsidRPr="005B26E9">
        <w:t xml:space="preserve">ntroduce additional UE capability or the new indication of the existing UE capability (e.g. as part of </w:t>
      </w:r>
      <w:r w:rsidRPr="005B26E9">
        <w:rPr>
          <w:i/>
          <w:iCs/>
        </w:rPr>
        <w:t>needForGap</w:t>
      </w:r>
      <w:r w:rsidRPr="005B26E9">
        <w:t xml:space="preserve">) to differentiate </w:t>
      </w:r>
      <w:r w:rsidRPr="005B26E9">
        <w:rPr>
          <w:rFonts w:hint="eastAsia"/>
          <w:lang w:val="en-US"/>
        </w:rPr>
        <w:t>whether interruption is expected</w:t>
      </w:r>
    </w:p>
    <w:p w14:paraId="42F5178D" w14:textId="0C73AFFC" w:rsidR="00A73F8E" w:rsidRPr="000517A9" w:rsidRDefault="00A73F8E" w:rsidP="00BA387A">
      <w:pPr>
        <w:jc w:val="both"/>
        <w:rPr>
          <w:rFonts w:cs="v4.2.0"/>
          <w:b/>
          <w:bCs/>
          <w:lang w:val="en-US" w:eastAsia="zh-CN"/>
        </w:rPr>
      </w:pPr>
      <w:r w:rsidRPr="000517A9">
        <w:rPr>
          <w:rFonts w:cs="v4.2.0"/>
          <w:b/>
          <w:bCs/>
          <w:lang w:val="en-US" w:eastAsia="zh-CN"/>
        </w:rPr>
        <w:fldChar w:fldCharType="begin"/>
      </w:r>
      <w:r w:rsidRPr="000517A9">
        <w:rPr>
          <w:rFonts w:cs="v4.2.0"/>
          <w:b/>
          <w:bCs/>
          <w:lang w:val="en-US" w:eastAsia="zh-CN"/>
        </w:rPr>
        <w:instrText xml:space="preserve"> REF _Ref115256590 \h </w:instrText>
      </w:r>
      <w:r w:rsidR="000517A9">
        <w:rPr>
          <w:rFonts w:cs="v4.2.0"/>
          <w:b/>
          <w:bCs/>
          <w:lang w:val="en-US" w:eastAsia="zh-CN"/>
        </w:rPr>
        <w:instrText xml:space="preserve"> \* MERGEFORMAT </w:instrText>
      </w:r>
      <w:r w:rsidRPr="000517A9">
        <w:rPr>
          <w:rFonts w:cs="v4.2.0"/>
          <w:b/>
          <w:bCs/>
          <w:lang w:val="en-US" w:eastAsia="zh-CN"/>
        </w:rPr>
      </w:r>
      <w:r w:rsidRPr="000517A9">
        <w:rPr>
          <w:rFonts w:cs="v4.2.0"/>
          <w:b/>
          <w:bCs/>
          <w:lang w:val="en-US" w:eastAsia="zh-CN"/>
        </w:rPr>
        <w:fldChar w:fldCharType="separate"/>
      </w:r>
      <w:r w:rsidRPr="000517A9">
        <w:rPr>
          <w:b/>
          <w:bCs/>
        </w:rPr>
        <w:t xml:space="preserve">Proposal </w:t>
      </w:r>
      <w:r w:rsidRPr="000517A9">
        <w:rPr>
          <w:b/>
          <w:bCs/>
          <w:noProof/>
        </w:rPr>
        <w:t>2</w:t>
      </w:r>
      <w:r w:rsidRPr="000517A9">
        <w:rPr>
          <w:b/>
          <w:bCs/>
        </w:rPr>
        <w:t>: interruption length in NeedForGap (if allowed) is same as that defined in NCSG, i.e. 1ms in FR1 and 0.75ms in FR2.</w:t>
      </w:r>
      <w:r w:rsidRPr="000517A9">
        <w:rPr>
          <w:rFonts w:cs="v4.2.0"/>
          <w:b/>
          <w:bCs/>
          <w:lang w:val="en-US" w:eastAsia="zh-CN"/>
        </w:rPr>
        <w:fldChar w:fldCharType="end"/>
      </w:r>
    </w:p>
    <w:p w14:paraId="62A8E51D" w14:textId="4D32FB56" w:rsidR="000517A9" w:rsidRPr="000517A9" w:rsidRDefault="000517A9" w:rsidP="00BA387A">
      <w:pPr>
        <w:jc w:val="both"/>
        <w:rPr>
          <w:rFonts w:cs="v4.2.0"/>
          <w:b/>
          <w:bCs/>
          <w:lang w:val="en-US" w:eastAsia="zh-CN"/>
        </w:rPr>
      </w:pPr>
      <w:r w:rsidRPr="000517A9">
        <w:rPr>
          <w:rFonts w:cs="v4.2.0"/>
          <w:b/>
          <w:bCs/>
          <w:lang w:val="en-US" w:eastAsia="zh-CN"/>
        </w:rPr>
        <w:fldChar w:fldCharType="begin"/>
      </w:r>
      <w:r w:rsidRPr="000517A9">
        <w:rPr>
          <w:rFonts w:cs="v4.2.0"/>
          <w:b/>
          <w:bCs/>
          <w:lang w:val="en-US" w:eastAsia="zh-CN"/>
        </w:rPr>
        <w:instrText xml:space="preserve"> REF _Ref118315185 \h </w:instrText>
      </w:r>
      <w:r>
        <w:rPr>
          <w:rFonts w:cs="v4.2.0"/>
          <w:b/>
          <w:bCs/>
          <w:lang w:val="en-US" w:eastAsia="zh-CN"/>
        </w:rPr>
        <w:instrText xml:space="preserve"> \* MERGEFORMAT </w:instrText>
      </w:r>
      <w:r w:rsidRPr="000517A9">
        <w:rPr>
          <w:rFonts w:cs="v4.2.0"/>
          <w:b/>
          <w:bCs/>
          <w:lang w:val="en-US" w:eastAsia="zh-CN"/>
        </w:rPr>
      </w:r>
      <w:r w:rsidRPr="000517A9">
        <w:rPr>
          <w:rFonts w:cs="v4.2.0"/>
          <w:b/>
          <w:bCs/>
          <w:lang w:val="en-US" w:eastAsia="zh-CN"/>
        </w:rPr>
        <w:fldChar w:fldCharType="separate"/>
      </w:r>
      <w:r w:rsidRPr="000517A9">
        <w:rPr>
          <w:b/>
          <w:bCs/>
        </w:rPr>
        <w:t xml:space="preserve">Observation </w:t>
      </w:r>
      <w:r w:rsidRPr="000517A9">
        <w:rPr>
          <w:b/>
          <w:bCs/>
          <w:noProof/>
        </w:rPr>
        <w:t>2</w:t>
      </w:r>
      <w:r w:rsidRPr="000517A9">
        <w:rPr>
          <w:b/>
          <w:bCs/>
        </w:rPr>
        <w:t>: interruption location based solution can avoid waste of network resource, compared with interruption ratio based solution.</w:t>
      </w:r>
      <w:r w:rsidRPr="000517A9">
        <w:rPr>
          <w:rFonts w:cs="v4.2.0"/>
          <w:b/>
          <w:bCs/>
          <w:lang w:val="en-US" w:eastAsia="zh-CN"/>
        </w:rPr>
        <w:fldChar w:fldCharType="end"/>
      </w:r>
    </w:p>
    <w:p w14:paraId="57FC328F" w14:textId="37E0F333" w:rsidR="00A73F8E" w:rsidRPr="000517A9" w:rsidRDefault="00A73F8E" w:rsidP="00BA387A">
      <w:pPr>
        <w:jc w:val="both"/>
        <w:rPr>
          <w:rFonts w:cs="v4.2.0"/>
          <w:b/>
          <w:bCs/>
          <w:lang w:val="en-US" w:eastAsia="zh-CN"/>
        </w:rPr>
      </w:pPr>
      <w:r w:rsidRPr="000517A9">
        <w:rPr>
          <w:rFonts w:cs="v4.2.0"/>
          <w:b/>
          <w:bCs/>
          <w:lang w:val="en-US" w:eastAsia="zh-CN"/>
        </w:rPr>
        <w:fldChar w:fldCharType="begin"/>
      </w:r>
      <w:r w:rsidRPr="000517A9">
        <w:rPr>
          <w:rFonts w:cs="v4.2.0"/>
          <w:b/>
          <w:bCs/>
          <w:lang w:val="en-US" w:eastAsia="zh-CN"/>
        </w:rPr>
        <w:instrText xml:space="preserve"> REF _Ref118311756 \h </w:instrText>
      </w:r>
      <w:r w:rsidR="000517A9">
        <w:rPr>
          <w:rFonts w:cs="v4.2.0"/>
          <w:b/>
          <w:bCs/>
          <w:lang w:val="en-US" w:eastAsia="zh-CN"/>
        </w:rPr>
        <w:instrText xml:space="preserve"> \* MERGEFORMAT </w:instrText>
      </w:r>
      <w:r w:rsidRPr="000517A9">
        <w:rPr>
          <w:rFonts w:cs="v4.2.0"/>
          <w:b/>
          <w:bCs/>
          <w:lang w:val="en-US" w:eastAsia="zh-CN"/>
        </w:rPr>
      </w:r>
      <w:r w:rsidRPr="000517A9">
        <w:rPr>
          <w:rFonts w:cs="v4.2.0"/>
          <w:b/>
          <w:bCs/>
          <w:lang w:val="en-US" w:eastAsia="zh-CN"/>
        </w:rPr>
        <w:fldChar w:fldCharType="separate"/>
      </w:r>
      <w:r w:rsidRPr="000517A9">
        <w:rPr>
          <w:b/>
          <w:bCs/>
        </w:rPr>
        <w:t xml:space="preserve">Proposal </w:t>
      </w:r>
      <w:r w:rsidRPr="000517A9">
        <w:rPr>
          <w:b/>
          <w:bCs/>
          <w:noProof/>
        </w:rPr>
        <w:t>3</w:t>
      </w:r>
      <w:r w:rsidRPr="000517A9">
        <w:rPr>
          <w:b/>
          <w:bCs/>
        </w:rPr>
        <w:t>: RAN4 shall specify interruption location for NeedForGap.</w:t>
      </w:r>
      <w:r w:rsidRPr="000517A9">
        <w:rPr>
          <w:rFonts w:cs="v4.2.0"/>
          <w:b/>
          <w:bCs/>
          <w:lang w:val="en-US" w:eastAsia="zh-CN"/>
        </w:rPr>
        <w:fldChar w:fldCharType="end"/>
      </w:r>
    </w:p>
    <w:p w14:paraId="1FDF21FA" w14:textId="3C85B5FA" w:rsidR="00A73F8E" w:rsidRPr="000517A9" w:rsidRDefault="00A73F8E" w:rsidP="00BA387A">
      <w:pPr>
        <w:jc w:val="both"/>
        <w:rPr>
          <w:rFonts w:cs="v4.2.0"/>
          <w:b/>
          <w:bCs/>
          <w:lang w:val="en-US" w:eastAsia="zh-CN"/>
        </w:rPr>
      </w:pPr>
      <w:r w:rsidRPr="000517A9">
        <w:rPr>
          <w:rFonts w:cs="v4.2.0"/>
          <w:b/>
          <w:bCs/>
          <w:lang w:val="en-US" w:eastAsia="zh-CN"/>
        </w:rPr>
        <w:fldChar w:fldCharType="begin"/>
      </w:r>
      <w:r w:rsidRPr="000517A9">
        <w:rPr>
          <w:rFonts w:cs="v4.2.0"/>
          <w:b/>
          <w:bCs/>
          <w:lang w:val="en-US" w:eastAsia="zh-CN"/>
        </w:rPr>
        <w:instrText xml:space="preserve"> REF _Ref118311760 \h </w:instrText>
      </w:r>
      <w:r w:rsidR="000517A9">
        <w:rPr>
          <w:rFonts w:cs="v4.2.0"/>
          <w:b/>
          <w:bCs/>
          <w:lang w:val="en-US" w:eastAsia="zh-CN"/>
        </w:rPr>
        <w:instrText xml:space="preserve"> \* MERGEFORMAT </w:instrText>
      </w:r>
      <w:r w:rsidRPr="000517A9">
        <w:rPr>
          <w:rFonts w:cs="v4.2.0"/>
          <w:b/>
          <w:bCs/>
          <w:lang w:val="en-US" w:eastAsia="zh-CN"/>
        </w:rPr>
      </w:r>
      <w:r w:rsidRPr="000517A9">
        <w:rPr>
          <w:rFonts w:cs="v4.2.0"/>
          <w:b/>
          <w:bCs/>
          <w:lang w:val="en-US" w:eastAsia="zh-CN"/>
        </w:rPr>
        <w:fldChar w:fldCharType="separate"/>
      </w:r>
      <w:r w:rsidRPr="000517A9">
        <w:rPr>
          <w:b/>
          <w:bCs/>
        </w:rPr>
        <w:t xml:space="preserve">Proposal </w:t>
      </w:r>
      <w:r w:rsidRPr="000517A9">
        <w:rPr>
          <w:b/>
          <w:bCs/>
          <w:noProof/>
        </w:rPr>
        <w:t>4</w:t>
      </w:r>
      <w:r w:rsidRPr="000517A9">
        <w:rPr>
          <w:b/>
          <w:bCs/>
        </w:rPr>
        <w:t xml:space="preserve">: for intra-freq/inter-freq measurement without gap when interruption allowed (case 2), </w:t>
      </w:r>
      <w:r w:rsidRPr="000517A9">
        <w:rPr>
          <w:b/>
          <w:bCs/>
          <w:lang w:val="en-US"/>
        </w:rPr>
        <w:t>take requirements NCSG requirements as a starting point.</w:t>
      </w:r>
      <w:r w:rsidRPr="000517A9">
        <w:rPr>
          <w:rFonts w:cs="v4.2.0"/>
          <w:b/>
          <w:bCs/>
          <w:lang w:val="en-US" w:eastAsia="zh-CN"/>
        </w:rPr>
        <w:fldChar w:fldCharType="end"/>
      </w:r>
      <w:r w:rsidRPr="000517A9">
        <w:rPr>
          <w:rFonts w:cs="v4.2.0"/>
          <w:b/>
          <w:bCs/>
          <w:lang w:val="en-US" w:eastAsia="zh-CN"/>
        </w:rPr>
        <w:br/>
      </w:r>
      <w:r w:rsidRPr="000517A9">
        <w:rPr>
          <w:rFonts w:cs="v4.2.0"/>
          <w:b/>
          <w:bCs/>
          <w:lang w:val="en-US" w:eastAsia="zh-CN"/>
        </w:rPr>
        <w:fldChar w:fldCharType="begin"/>
      </w:r>
      <w:r w:rsidRPr="000517A9">
        <w:rPr>
          <w:rFonts w:cs="v4.2.0"/>
          <w:b/>
          <w:bCs/>
          <w:lang w:val="en-US" w:eastAsia="zh-CN"/>
        </w:rPr>
        <w:instrText xml:space="preserve"> REF _Ref118311764 \h </w:instrText>
      </w:r>
      <w:r w:rsidR="000517A9">
        <w:rPr>
          <w:rFonts w:cs="v4.2.0"/>
          <w:b/>
          <w:bCs/>
          <w:lang w:val="en-US" w:eastAsia="zh-CN"/>
        </w:rPr>
        <w:instrText xml:space="preserve"> \* MERGEFORMAT </w:instrText>
      </w:r>
      <w:r w:rsidRPr="000517A9">
        <w:rPr>
          <w:rFonts w:cs="v4.2.0"/>
          <w:b/>
          <w:bCs/>
          <w:lang w:val="en-US" w:eastAsia="zh-CN"/>
        </w:rPr>
      </w:r>
      <w:r w:rsidRPr="000517A9">
        <w:rPr>
          <w:rFonts w:cs="v4.2.0"/>
          <w:b/>
          <w:bCs/>
          <w:lang w:val="en-US" w:eastAsia="zh-CN"/>
        </w:rPr>
        <w:fldChar w:fldCharType="separate"/>
      </w:r>
      <w:r w:rsidRPr="000517A9">
        <w:rPr>
          <w:b/>
          <w:bCs/>
        </w:rPr>
        <w:t xml:space="preserve">Proposal </w:t>
      </w:r>
      <w:r w:rsidRPr="000517A9">
        <w:rPr>
          <w:b/>
          <w:bCs/>
          <w:noProof/>
        </w:rPr>
        <w:t>5</w:t>
      </w:r>
      <w:r w:rsidRPr="000517A9">
        <w:rPr>
          <w:b/>
          <w:bCs/>
        </w:rPr>
        <w:t xml:space="preserve">: </w:t>
      </w:r>
      <w:r w:rsidRPr="000517A9">
        <w:rPr>
          <w:b/>
          <w:bCs/>
          <w:lang w:val="en-US"/>
        </w:rPr>
        <w:t>The gap status indication in NeedForGaps should have 1-to-1 mapping with the gap status in NCSG if UE supports both NeedForGaps and NCSG(or other[TBD] ) capabilities.</w:t>
      </w:r>
      <w:r w:rsidRPr="000517A9">
        <w:rPr>
          <w:rFonts w:cs="v4.2.0"/>
          <w:b/>
          <w:bCs/>
          <w:lang w:val="en-US" w:eastAsia="zh-CN"/>
        </w:rPr>
        <w:fldChar w:fldCharType="end"/>
      </w:r>
    </w:p>
    <w:p w14:paraId="646FABC1" w14:textId="628A9201" w:rsidR="00A73F8E" w:rsidRDefault="00A73F8E" w:rsidP="00BA387A">
      <w:pPr>
        <w:jc w:val="both"/>
        <w:rPr>
          <w:rFonts w:cs="v4.2.0"/>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67B406F4" w:rsidR="00647981" w:rsidRPr="00171398" w:rsidRDefault="00C1738F" w:rsidP="00171398">
      <w:pPr>
        <w:pStyle w:val="Reference"/>
        <w:keepLines/>
        <w:numPr>
          <w:ilvl w:val="0"/>
          <w:numId w:val="12"/>
        </w:numPr>
        <w:rPr>
          <w:lang w:val="en-CN"/>
        </w:rPr>
      </w:pPr>
      <w:r w:rsidRPr="00C1738F">
        <w:rPr>
          <w:lang w:val="en-CN"/>
        </w:rPr>
        <w:t>R4</w:t>
      </w:r>
      <w:r w:rsidR="00D972D0">
        <w:rPr>
          <w:lang w:val="en-CN"/>
        </w:rPr>
        <w:t>-</w:t>
      </w:r>
      <w:r w:rsidR="00A43B37" w:rsidRPr="00A43B37">
        <w:t>2217252</w:t>
      </w:r>
      <w:r w:rsidR="00D972D0">
        <w:rPr>
          <w:lang w:val="en-US" w:eastAsia="zh-CN"/>
        </w:rPr>
        <w:t xml:space="preserve">, </w:t>
      </w:r>
      <w:r w:rsidR="00A43B37" w:rsidRPr="00A43B37">
        <w:rPr>
          <w:bCs/>
          <w:lang w:eastAsia="zh-CN"/>
        </w:rPr>
        <w:t>WF on Measurement without gaps for UEs reporting NeedForGapsInfoNR</w:t>
      </w:r>
      <w:r w:rsidR="00D972D0">
        <w:rPr>
          <w:bCs/>
          <w:lang w:eastAsia="zh-CN"/>
        </w:rPr>
        <w:t xml:space="preserve">, </w:t>
      </w:r>
      <w:r w:rsidR="00A43B37" w:rsidRPr="00A43B37">
        <w:rPr>
          <w:bCs/>
          <w:lang w:eastAsia="zh-CN"/>
        </w:rPr>
        <w:t>Intel Corporation</w:t>
      </w:r>
    </w:p>
    <w:sectPr w:rsidR="00647981" w:rsidRPr="0017139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B417E" w14:textId="77777777" w:rsidR="00B73918" w:rsidRDefault="00B73918">
      <w:pPr>
        <w:spacing w:after="0"/>
      </w:pPr>
      <w:r>
        <w:separator/>
      </w:r>
    </w:p>
  </w:endnote>
  <w:endnote w:type="continuationSeparator" w:id="0">
    <w:p w14:paraId="74704A8E" w14:textId="77777777" w:rsidR="00B73918" w:rsidRDefault="00B73918">
      <w:pPr>
        <w:spacing w:after="0"/>
      </w:pPr>
      <w:r>
        <w:continuationSeparator/>
      </w:r>
    </w:p>
  </w:endnote>
  <w:endnote w:type="continuationNotice" w:id="1">
    <w:p w14:paraId="11ED0A7C" w14:textId="77777777" w:rsidR="00B73918" w:rsidRDefault="00B73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89D69" w14:textId="77777777" w:rsidR="00B73918" w:rsidRDefault="00B73918">
      <w:pPr>
        <w:spacing w:after="0"/>
      </w:pPr>
      <w:r>
        <w:separator/>
      </w:r>
    </w:p>
  </w:footnote>
  <w:footnote w:type="continuationSeparator" w:id="0">
    <w:p w14:paraId="0B0ACFFA" w14:textId="77777777" w:rsidR="00B73918" w:rsidRDefault="00B73918">
      <w:pPr>
        <w:spacing w:after="0"/>
      </w:pPr>
      <w:r>
        <w:continuationSeparator/>
      </w:r>
    </w:p>
  </w:footnote>
  <w:footnote w:type="continuationNotice" w:id="1">
    <w:p w14:paraId="0447B085" w14:textId="77777777" w:rsidR="00B73918" w:rsidRDefault="00B73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5"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3"/>
  </w:num>
  <w:num w:numId="5" w16cid:durableId="64882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4"/>
  </w:num>
  <w:num w:numId="8" w16cid:durableId="1925916492">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1"/>
  </w:num>
  <w:num w:numId="12" w16cid:durableId="1175027039">
    <w:abstractNumId w:val="18"/>
  </w:num>
  <w:num w:numId="13" w16cid:durableId="665591870">
    <w:abstractNumId w:val="1"/>
  </w:num>
  <w:num w:numId="14" w16cid:durableId="1820999206">
    <w:abstractNumId w:val="22"/>
  </w:num>
  <w:num w:numId="15" w16cid:durableId="27068971">
    <w:abstractNumId w:val="10"/>
  </w:num>
  <w:num w:numId="16" w16cid:durableId="1673684540">
    <w:abstractNumId w:val="16"/>
  </w:num>
  <w:num w:numId="17" w16cid:durableId="689647860">
    <w:abstractNumId w:val="3"/>
  </w:num>
  <w:num w:numId="18" w16cid:durableId="836766221">
    <w:abstractNumId w:val="9"/>
  </w:num>
  <w:num w:numId="19" w16cid:durableId="2067408291">
    <w:abstractNumId w:val="28"/>
  </w:num>
  <w:num w:numId="20" w16cid:durableId="648173420">
    <w:abstractNumId w:val="20"/>
  </w:num>
  <w:num w:numId="21" w16cid:durableId="864829629">
    <w:abstractNumId w:val="23"/>
  </w:num>
  <w:num w:numId="22" w16cid:durableId="2002073984">
    <w:abstractNumId w:val="25"/>
  </w:num>
  <w:num w:numId="23" w16cid:durableId="1372269391">
    <w:abstractNumId w:val="2"/>
  </w:num>
  <w:num w:numId="24" w16cid:durableId="86540056">
    <w:abstractNumId w:val="19"/>
  </w:num>
  <w:num w:numId="25" w16cid:durableId="1848398925">
    <w:abstractNumId w:val="0"/>
  </w:num>
  <w:num w:numId="26" w16cid:durableId="268200992">
    <w:abstractNumId w:val="27"/>
  </w:num>
  <w:num w:numId="27" w16cid:durableId="1199899444">
    <w:abstractNumId w:val="5"/>
  </w:num>
  <w:num w:numId="28" w16cid:durableId="2124037151">
    <w:abstractNumId w:val="21"/>
  </w:num>
  <w:num w:numId="29" w16cid:durableId="1176505110">
    <w:abstractNumId w:val="29"/>
  </w:num>
  <w:num w:numId="30" w16cid:durableId="1879048688">
    <w:abstractNumId w:val="17"/>
  </w:num>
  <w:num w:numId="31" w16cid:durableId="1398741903">
    <w:abstractNumId w:val="8"/>
  </w:num>
  <w:num w:numId="32" w16cid:durableId="1789276309">
    <w:abstractNumId w:val="15"/>
  </w:num>
  <w:num w:numId="33" w16cid:durableId="193614665">
    <w:abstractNumId w:val="32"/>
  </w:num>
  <w:num w:numId="34" w16cid:durableId="23554501">
    <w:abstractNumId w:val="13"/>
  </w:num>
  <w:num w:numId="35" w16cid:durableId="57362482">
    <w:abstractNumId w:val="26"/>
  </w:num>
  <w:num w:numId="36" w16cid:durableId="747653175">
    <w:abstractNumId w:val="14"/>
  </w:num>
  <w:num w:numId="37" w16cid:durableId="147864077">
    <w:abstractNumId w:val="35"/>
  </w:num>
  <w:num w:numId="38" w16cid:durableId="114053446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597B"/>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77"/>
    <w:rsid w:val="000743EA"/>
    <w:rsid w:val="000750E8"/>
    <w:rsid w:val="00075BC2"/>
    <w:rsid w:val="00075EEB"/>
    <w:rsid w:val="00076F5C"/>
    <w:rsid w:val="0007719F"/>
    <w:rsid w:val="00077C54"/>
    <w:rsid w:val="00077D4A"/>
    <w:rsid w:val="0008005D"/>
    <w:rsid w:val="000800DC"/>
    <w:rsid w:val="000808D2"/>
    <w:rsid w:val="00080AEC"/>
    <w:rsid w:val="00080CB3"/>
    <w:rsid w:val="00080CD6"/>
    <w:rsid w:val="00081275"/>
    <w:rsid w:val="00081E65"/>
    <w:rsid w:val="00082038"/>
    <w:rsid w:val="00082D9A"/>
    <w:rsid w:val="00083194"/>
    <w:rsid w:val="00083331"/>
    <w:rsid w:val="00083811"/>
    <w:rsid w:val="00083C45"/>
    <w:rsid w:val="000846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17E"/>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B7AD5"/>
    <w:rsid w:val="001C0CDA"/>
    <w:rsid w:val="001C193A"/>
    <w:rsid w:val="001C28C0"/>
    <w:rsid w:val="001C3104"/>
    <w:rsid w:val="001C4B85"/>
    <w:rsid w:val="001C5179"/>
    <w:rsid w:val="001C57E6"/>
    <w:rsid w:val="001C5B8F"/>
    <w:rsid w:val="001C6638"/>
    <w:rsid w:val="001C79BE"/>
    <w:rsid w:val="001D0CE5"/>
    <w:rsid w:val="001D0D3C"/>
    <w:rsid w:val="001D0DC4"/>
    <w:rsid w:val="001D15EE"/>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A5D"/>
    <w:rsid w:val="001E0BF5"/>
    <w:rsid w:val="001E112D"/>
    <w:rsid w:val="001E138E"/>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097B"/>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B719A"/>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28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91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092A"/>
    <w:rsid w:val="00541698"/>
    <w:rsid w:val="00542099"/>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0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6DF"/>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18AC"/>
    <w:rsid w:val="006A2C54"/>
    <w:rsid w:val="006A3156"/>
    <w:rsid w:val="006A41A8"/>
    <w:rsid w:val="006A48AC"/>
    <w:rsid w:val="006A4A7F"/>
    <w:rsid w:val="006A4B87"/>
    <w:rsid w:val="006A5575"/>
    <w:rsid w:val="006A5884"/>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950"/>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516E"/>
    <w:rsid w:val="006D53B5"/>
    <w:rsid w:val="006D669F"/>
    <w:rsid w:val="006D6F8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0CD9"/>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628"/>
    <w:rsid w:val="00743D37"/>
    <w:rsid w:val="0074402B"/>
    <w:rsid w:val="00744C1F"/>
    <w:rsid w:val="007456A3"/>
    <w:rsid w:val="00745705"/>
    <w:rsid w:val="007465BA"/>
    <w:rsid w:val="00747668"/>
    <w:rsid w:val="007504E2"/>
    <w:rsid w:val="00750FEE"/>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40"/>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6BD"/>
    <w:rsid w:val="008C789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2DF"/>
    <w:rsid w:val="009849C3"/>
    <w:rsid w:val="009851D9"/>
    <w:rsid w:val="00985797"/>
    <w:rsid w:val="00985AAF"/>
    <w:rsid w:val="00986177"/>
    <w:rsid w:val="00986743"/>
    <w:rsid w:val="009868EA"/>
    <w:rsid w:val="009871D6"/>
    <w:rsid w:val="0098725E"/>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DCB"/>
    <w:rsid w:val="00A21F09"/>
    <w:rsid w:val="00A2370D"/>
    <w:rsid w:val="00A23789"/>
    <w:rsid w:val="00A23B49"/>
    <w:rsid w:val="00A23F5F"/>
    <w:rsid w:val="00A23FBF"/>
    <w:rsid w:val="00A2507A"/>
    <w:rsid w:val="00A251D4"/>
    <w:rsid w:val="00A26017"/>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37"/>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5E9"/>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10C"/>
    <w:rsid w:val="00AF6FA9"/>
    <w:rsid w:val="00B00884"/>
    <w:rsid w:val="00B01692"/>
    <w:rsid w:val="00B02280"/>
    <w:rsid w:val="00B02D9C"/>
    <w:rsid w:val="00B02D9E"/>
    <w:rsid w:val="00B0307A"/>
    <w:rsid w:val="00B030CB"/>
    <w:rsid w:val="00B0340F"/>
    <w:rsid w:val="00B03878"/>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1CF1"/>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918"/>
    <w:rsid w:val="00B73AB5"/>
    <w:rsid w:val="00B7438C"/>
    <w:rsid w:val="00B7491B"/>
    <w:rsid w:val="00B74FC7"/>
    <w:rsid w:val="00B75004"/>
    <w:rsid w:val="00B75B41"/>
    <w:rsid w:val="00B763F6"/>
    <w:rsid w:val="00B76413"/>
    <w:rsid w:val="00B76D98"/>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D7888"/>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09"/>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3D81"/>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3D58"/>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E29"/>
    <w:rsid w:val="00DC716E"/>
    <w:rsid w:val="00DC75E6"/>
    <w:rsid w:val="00DC771B"/>
    <w:rsid w:val="00DD0337"/>
    <w:rsid w:val="00DD101E"/>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84E"/>
    <w:rsid w:val="00E6446A"/>
    <w:rsid w:val="00E64DAD"/>
    <w:rsid w:val="00E64EA9"/>
    <w:rsid w:val="00E64FF0"/>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C59"/>
    <w:rsid w:val="00F0633B"/>
    <w:rsid w:val="00F0649C"/>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8A3"/>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3538</TotalTime>
  <Pages>2</Pages>
  <Words>1787</Words>
  <Characters>10186</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1984</cp:revision>
  <cp:lastPrinted>2016-08-05T18:54:00Z</cp:lastPrinted>
  <dcterms:created xsi:type="dcterms:W3CDTF">2020-08-03T20:20:00Z</dcterms:created>
  <dcterms:modified xsi:type="dcterms:W3CDTF">2022-11-07T09:09:00Z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